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733" w:rsidRDefault="00F11443" w:rsidP="00D67733">
      <w:pPr>
        <w:pStyle w:val="Projekt"/>
        <w:tabs>
          <w:tab w:val="clear" w:pos="567"/>
          <w:tab w:val="left" w:pos="1360"/>
        </w:tabs>
        <w:spacing w:line="360" w:lineRule="auto"/>
        <w:rPr>
          <w:b w:val="0"/>
          <w:sz w:val="28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-635</wp:posOffset>
                </wp:positionV>
                <wp:extent cx="5829300" cy="102425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24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AEAEA"/>
                            </a:gs>
                            <a:gs pos="100000">
                              <a:srgbClr val="EAEAEA">
                                <a:gamma/>
                                <a:shade val="78431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7733" w:rsidRDefault="00D67733" w:rsidP="00D67733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44"/>
                              </w:rPr>
                            </w:pPr>
                            <w:r>
                              <w:rPr>
                                <w:color w:val="0000FF"/>
                                <w:sz w:val="44"/>
                              </w:rPr>
                              <w:t>VH atelier, spol. s r.o.</w:t>
                            </w:r>
                          </w:p>
                          <w:p w:rsidR="00D67733" w:rsidRDefault="00D67733" w:rsidP="00D67733">
                            <w:pPr>
                              <w:pStyle w:val="Zkladntext2"/>
                              <w:jc w:val="center"/>
                            </w:pPr>
                            <w:r>
                              <w:t>PROJEKTOVÁ A INŽENÝRSKÁ ČINNOST</w:t>
                            </w:r>
                          </w:p>
                          <w:p w:rsidR="00D67733" w:rsidRPr="004A1670" w:rsidRDefault="00D67733" w:rsidP="00D67733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Lidická 9</w:t>
                            </w:r>
                            <w:r w:rsidRPr="004A1670">
                              <w:rPr>
                                <w:sz w:val="24"/>
                                <w:szCs w:val="24"/>
                              </w:rPr>
                              <w:t>60/81, 602 00 Brno</w:t>
                            </w:r>
                          </w:p>
                          <w:p w:rsidR="00D67733" w:rsidRPr="004A1670" w:rsidRDefault="00D67733" w:rsidP="00D67733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670">
                              <w:rPr>
                                <w:sz w:val="24"/>
                                <w:szCs w:val="24"/>
                              </w:rPr>
                              <w:t>Koresp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ondenční adresa: Merhautova 1066/216, 613 00 Brno</w:t>
                            </w:r>
                          </w:p>
                          <w:p w:rsidR="00D67733" w:rsidRDefault="00D67733" w:rsidP="00D67733">
                            <w:pPr>
                              <w:pStyle w:val="Zkladntext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.05pt;margin-top:-.05pt;width:459pt;height:80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" fillcolor="#eaeaea" strokecolor="#36f">
                <v:fill color2="#b8b8b8" focus="100%" type="gradient"/>
                <v:textbox>
                  <w:txbxContent>
                    <w:p w:rsidR="00D67733" w:rsidRDefault="00D67733" w:rsidP="00D67733">
                      <w:pPr>
                        <w:spacing w:before="0"/>
                        <w:jc w:val="center"/>
                        <w:rPr>
                          <w:color w:val="0000FF"/>
                          <w:sz w:val="44"/>
                        </w:rPr>
                      </w:pPr>
                      <w:r>
                        <w:rPr>
                          <w:color w:val="0000FF"/>
                          <w:sz w:val="44"/>
                        </w:rPr>
                        <w:t>VH atelier, spol. s r.o.</w:t>
                      </w:r>
                    </w:p>
                    <w:p w:rsidR="00D67733" w:rsidRDefault="00D67733" w:rsidP="00D67733">
                      <w:pPr>
                        <w:pStyle w:val="Zkladntext2"/>
                        <w:jc w:val="center"/>
                      </w:pPr>
                      <w:r>
                        <w:t>PROJEKTOVÁ A INŽENÝRSKÁ ČINNOST</w:t>
                      </w:r>
                    </w:p>
                    <w:p w:rsidR="00D67733" w:rsidRPr="004A1670" w:rsidRDefault="00D67733" w:rsidP="00D67733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Lidická 9</w:t>
                      </w:r>
                      <w:r w:rsidRPr="004A1670">
                        <w:rPr>
                          <w:sz w:val="24"/>
                          <w:szCs w:val="24"/>
                        </w:rPr>
                        <w:t>60/81, 602 00 Brno</w:t>
                      </w:r>
                    </w:p>
                    <w:p w:rsidR="00D67733" w:rsidRPr="004A1670" w:rsidRDefault="00D67733" w:rsidP="00D67733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670">
                        <w:rPr>
                          <w:sz w:val="24"/>
                          <w:szCs w:val="24"/>
                        </w:rPr>
                        <w:t>Koresp</w:t>
                      </w:r>
                      <w:r>
                        <w:rPr>
                          <w:sz w:val="24"/>
                          <w:szCs w:val="24"/>
                        </w:rPr>
                        <w:t>ondenční adresa: Merhautova 1066/216, 613 00 Brno</w:t>
                      </w:r>
                    </w:p>
                    <w:p w:rsidR="00D67733" w:rsidRDefault="00D67733" w:rsidP="00D67733">
                      <w:pPr>
                        <w:pStyle w:val="Zkladntext2"/>
                      </w:pPr>
                    </w:p>
                  </w:txbxContent>
                </v:textbox>
              </v:roundrect>
            </w:pict>
          </mc:Fallback>
        </mc:AlternateContent>
      </w:r>
      <w:r w:rsidR="00D67733">
        <w:rPr>
          <w:b w:val="0"/>
          <w:sz w:val="28"/>
        </w:rPr>
        <w:t>nahlize</w:t>
      </w:r>
    </w:p>
    <w:p w:rsidR="00D67733" w:rsidRDefault="00D67733" w:rsidP="00D67733">
      <w:pPr>
        <w:spacing w:line="360" w:lineRule="auto"/>
        <w:rPr>
          <w:b/>
          <w:sz w:val="28"/>
        </w:rPr>
      </w:pPr>
    </w:p>
    <w:p w:rsidR="00D67733" w:rsidRDefault="00D67733" w:rsidP="00D67733">
      <w:pPr>
        <w:spacing w:line="360" w:lineRule="auto"/>
        <w:rPr>
          <w:b/>
          <w:sz w:val="28"/>
        </w:rPr>
      </w:pPr>
    </w:p>
    <w:p w:rsidR="00D67733" w:rsidRDefault="00D67733" w:rsidP="00D67733">
      <w:pPr>
        <w:spacing w:line="360" w:lineRule="auto"/>
        <w:rPr>
          <w:b/>
          <w:sz w:val="28"/>
        </w:rPr>
      </w:pPr>
    </w:p>
    <w:p w:rsidR="00396324" w:rsidRDefault="00396324" w:rsidP="00396324">
      <w:pPr>
        <w:jc w:val="center"/>
        <w:rPr>
          <w:rFonts w:ascii="Antique Olive Compact" w:hAnsi="Antique Olive Compact"/>
          <w:b/>
          <w:sz w:val="52"/>
          <w:szCs w:val="50"/>
        </w:rPr>
      </w:pPr>
      <w:r w:rsidRPr="00F04F93">
        <w:rPr>
          <w:rFonts w:ascii="Antique Olive Compact" w:hAnsi="Antique Olive Compact"/>
          <w:b/>
          <w:sz w:val="52"/>
          <w:szCs w:val="50"/>
        </w:rPr>
        <w:t xml:space="preserve">BRNO, VDJ </w:t>
      </w:r>
      <w:r>
        <w:rPr>
          <w:rFonts w:ascii="Antique Olive Compact" w:hAnsi="Antique Olive Compact"/>
          <w:b/>
          <w:sz w:val="52"/>
          <w:szCs w:val="50"/>
        </w:rPr>
        <w:t>ÚTĚCHOV</w:t>
      </w:r>
      <w:r w:rsidRPr="00F04F93">
        <w:rPr>
          <w:rFonts w:ascii="Antique Olive Compact" w:hAnsi="Antique Olive Compact"/>
          <w:b/>
          <w:sz w:val="52"/>
          <w:szCs w:val="50"/>
        </w:rPr>
        <w:t xml:space="preserve"> – REKONSTRUKCE ARMATURNÍ KOMORY A TECHNOLOGIE</w:t>
      </w:r>
    </w:p>
    <w:p w:rsidR="00396324" w:rsidRPr="005B7A54" w:rsidRDefault="00396324" w:rsidP="00396324">
      <w:pPr>
        <w:jc w:val="center"/>
        <w:rPr>
          <w:rFonts w:ascii="Antique Olive Compact" w:hAnsi="Antique Olive Compact"/>
          <w:b/>
          <w:sz w:val="36"/>
          <w:szCs w:val="32"/>
        </w:rPr>
      </w:pPr>
      <w:r w:rsidRPr="005B7A54">
        <w:rPr>
          <w:rFonts w:ascii="Antique Olive Compact" w:hAnsi="Antique Olive Compact"/>
          <w:b/>
          <w:sz w:val="44"/>
          <w:szCs w:val="32"/>
        </w:rPr>
        <w:t xml:space="preserve">SO 03 </w:t>
      </w:r>
      <w:r>
        <w:rPr>
          <w:rFonts w:ascii="Antique Olive Compact" w:hAnsi="Antique Olive Compact"/>
          <w:b/>
          <w:sz w:val="44"/>
          <w:szCs w:val="32"/>
        </w:rPr>
        <w:t>REKONSTRUKCE</w:t>
      </w:r>
      <w:r w:rsidRPr="005B7A54">
        <w:rPr>
          <w:rFonts w:ascii="Antique Olive Compact" w:hAnsi="Antique Olive Compact"/>
          <w:b/>
          <w:sz w:val="44"/>
          <w:szCs w:val="32"/>
        </w:rPr>
        <w:t xml:space="preserve"> KABELOVÉ PŘÍPOJKY NN</w:t>
      </w:r>
    </w:p>
    <w:p w:rsidR="00863E34" w:rsidRDefault="00863E34" w:rsidP="00D67733">
      <w:pPr>
        <w:jc w:val="center"/>
        <w:rPr>
          <w:rFonts w:ascii="Antique Olive Compact" w:hAnsi="Antique Olive Compact"/>
          <w:b/>
          <w:sz w:val="32"/>
          <w:szCs w:val="32"/>
        </w:rPr>
      </w:pPr>
    </w:p>
    <w:p w:rsidR="00D67733" w:rsidRDefault="00396324" w:rsidP="00D67733">
      <w:pPr>
        <w:jc w:val="center"/>
        <w:rPr>
          <w:rFonts w:ascii="Antique Olive Compact" w:hAnsi="Antique Olive Compact"/>
          <w:b/>
          <w:sz w:val="32"/>
          <w:szCs w:val="32"/>
        </w:rPr>
      </w:pPr>
      <w:r w:rsidRPr="00C51932">
        <w:rPr>
          <w:rFonts w:ascii="Antique Olive Compact" w:hAnsi="Antique Olive Compact"/>
          <w:b/>
          <w:sz w:val="32"/>
          <w:szCs w:val="32"/>
        </w:rPr>
        <w:t xml:space="preserve">Dokumentace pro </w:t>
      </w:r>
      <w:r>
        <w:rPr>
          <w:rFonts w:ascii="Antique Olive Compact" w:hAnsi="Antique Olive Compact"/>
          <w:b/>
          <w:sz w:val="32"/>
          <w:szCs w:val="32"/>
        </w:rPr>
        <w:t xml:space="preserve">územní rozhodnutí (DUR) v rozsahu pro </w:t>
      </w:r>
      <w:r w:rsidRPr="00C51932">
        <w:rPr>
          <w:rFonts w:ascii="Antique Olive Compact" w:hAnsi="Antique Olive Compact"/>
          <w:b/>
          <w:sz w:val="32"/>
          <w:szCs w:val="32"/>
        </w:rPr>
        <w:t xml:space="preserve">stavební povolení (DSP) </w:t>
      </w:r>
      <w:r>
        <w:rPr>
          <w:rFonts w:ascii="Antique Olive Compact" w:hAnsi="Antique Olive Compact"/>
          <w:b/>
          <w:sz w:val="32"/>
          <w:szCs w:val="32"/>
        </w:rPr>
        <w:t xml:space="preserve">a </w:t>
      </w:r>
      <w:r w:rsidRPr="00C51932">
        <w:rPr>
          <w:rFonts w:ascii="Antique Olive Compact" w:hAnsi="Antique Olive Compact"/>
          <w:b/>
          <w:sz w:val="32"/>
          <w:szCs w:val="32"/>
        </w:rPr>
        <w:t>pro provádění stavby (DPS)</w:t>
      </w:r>
    </w:p>
    <w:p w:rsidR="00D67733" w:rsidRDefault="00D67733" w:rsidP="00D67733">
      <w:pPr>
        <w:spacing w:line="360" w:lineRule="auto"/>
        <w:rPr>
          <w:b/>
          <w:sz w:val="28"/>
        </w:rPr>
      </w:pPr>
    </w:p>
    <w:p w:rsidR="00D67733" w:rsidRDefault="00D67733" w:rsidP="00D67733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:rsidR="00D67733" w:rsidRDefault="00D7395A" w:rsidP="00D67733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E. DOKLADOVÁ ČÁST</w:t>
      </w:r>
    </w:p>
    <w:p w:rsidR="00F73B64" w:rsidRPr="00F73B64" w:rsidRDefault="00F73B64" w:rsidP="00D67733">
      <w:pPr>
        <w:spacing w:line="360" w:lineRule="auto"/>
        <w:jc w:val="center"/>
        <w:rPr>
          <w:b/>
          <w:sz w:val="32"/>
          <w:szCs w:val="40"/>
        </w:rPr>
      </w:pPr>
      <w:r w:rsidRPr="00F73B64">
        <w:rPr>
          <w:b/>
          <w:sz w:val="32"/>
          <w:szCs w:val="40"/>
        </w:rPr>
        <w:t>E.</w:t>
      </w:r>
      <w:r w:rsidR="00555AB8">
        <w:rPr>
          <w:b/>
          <w:sz w:val="32"/>
          <w:szCs w:val="40"/>
        </w:rPr>
        <w:t>2</w:t>
      </w:r>
      <w:r w:rsidRPr="00F73B64">
        <w:rPr>
          <w:b/>
          <w:sz w:val="32"/>
          <w:szCs w:val="40"/>
        </w:rPr>
        <w:t xml:space="preserve">. </w:t>
      </w:r>
      <w:r w:rsidR="00555AB8">
        <w:rPr>
          <w:b/>
          <w:sz w:val="32"/>
          <w:szCs w:val="40"/>
        </w:rPr>
        <w:t>MAJETKOPRÁVNÍ VZTAHY</w:t>
      </w:r>
    </w:p>
    <w:p w:rsidR="00D67733" w:rsidRDefault="00D67733" w:rsidP="00D67733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:rsidR="00396324" w:rsidRDefault="00396324" w:rsidP="00B14450">
      <w:pPr>
        <w:rPr>
          <w:b/>
          <w:sz w:val="28"/>
        </w:rPr>
      </w:pPr>
    </w:p>
    <w:p w:rsidR="006305D3" w:rsidRDefault="006305D3" w:rsidP="00B14450">
      <w:pPr>
        <w:rPr>
          <w:b/>
          <w:sz w:val="28"/>
          <w:szCs w:val="28"/>
        </w:rPr>
      </w:pPr>
      <w:bookmarkStart w:id="0" w:name="_GoBack"/>
      <w:bookmarkEnd w:id="0"/>
    </w:p>
    <w:p w:rsidR="002106FE" w:rsidRDefault="002106FE" w:rsidP="002106FE"/>
    <w:p w:rsidR="00396324" w:rsidRDefault="00396324" w:rsidP="002106FE"/>
    <w:p w:rsidR="00396324" w:rsidRDefault="00396324" w:rsidP="002106FE"/>
    <w:p w:rsidR="00396324" w:rsidRDefault="00F11443" w:rsidP="002106F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491490</wp:posOffset>
                </wp:positionV>
                <wp:extent cx="5669280" cy="32385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928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7733" w:rsidRDefault="00D67733" w:rsidP="00D67733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26"/>
                              </w:rPr>
                            </w:pPr>
                            <w:r>
                              <w:rPr>
                                <w:color w:val="0000FF"/>
                                <w:sz w:val="26"/>
                              </w:rPr>
                              <w:t xml:space="preserve">Brno, </w:t>
                            </w:r>
                            <w:r w:rsidR="00413A59">
                              <w:rPr>
                                <w:color w:val="0000FF"/>
                                <w:sz w:val="26"/>
                              </w:rPr>
                              <w:t>červen</w:t>
                            </w:r>
                            <w:r w:rsidR="00F04F93">
                              <w:rPr>
                                <w:color w:val="0000FF"/>
                                <w:sz w:val="26"/>
                              </w:rPr>
                              <w:t xml:space="preserve"> </w:t>
                            </w:r>
                            <w:r w:rsidR="00AE1CB3">
                              <w:rPr>
                                <w:color w:val="0000FF"/>
                                <w:sz w:val="26"/>
                              </w:rPr>
                              <w:t>2020</w:t>
                            </w:r>
                          </w:p>
                          <w:p w:rsidR="00D67733" w:rsidRDefault="00D67733" w:rsidP="00D67733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:rsidR="00D67733" w:rsidRDefault="00D67733" w:rsidP="00D67733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:rsidR="00D67733" w:rsidRDefault="00D67733" w:rsidP="00D67733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 xml:space="preserve"> 1999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.6pt;margin-top:38.7pt;width:446.4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" o:allowincell="f" fillcolor="#eaeaea" strokecolor="#36f">
                <v:textbox>
                  <w:txbxContent>
                    <w:p w:rsidR="00D67733" w:rsidRDefault="00D67733" w:rsidP="00D67733">
                      <w:pPr>
                        <w:spacing w:before="0"/>
                        <w:jc w:val="center"/>
                        <w:rPr>
                          <w:color w:val="0000FF"/>
                          <w:sz w:val="26"/>
                        </w:rPr>
                      </w:pPr>
                      <w:r>
                        <w:rPr>
                          <w:color w:val="0000FF"/>
                          <w:sz w:val="26"/>
                        </w:rPr>
                        <w:t xml:space="preserve">Brno, </w:t>
                      </w:r>
                      <w:r w:rsidR="00413A59">
                        <w:rPr>
                          <w:color w:val="0000FF"/>
                          <w:sz w:val="26"/>
                        </w:rPr>
                        <w:t>červen</w:t>
                      </w:r>
                      <w:r w:rsidR="00F04F93">
                        <w:rPr>
                          <w:color w:val="0000FF"/>
                          <w:sz w:val="26"/>
                        </w:rPr>
                        <w:t xml:space="preserve"> </w:t>
                      </w:r>
                      <w:r w:rsidR="00AE1CB3">
                        <w:rPr>
                          <w:color w:val="0000FF"/>
                          <w:sz w:val="26"/>
                        </w:rPr>
                        <w:t>2020</w:t>
                      </w:r>
                    </w:p>
                    <w:p w:rsidR="00D67733" w:rsidRDefault="00D67733" w:rsidP="00D67733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:rsidR="00D67733" w:rsidRDefault="00D67733" w:rsidP="00D67733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:rsidR="00D67733" w:rsidRDefault="00D67733" w:rsidP="00D67733">
                      <w:pPr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 xml:space="preserve"> 1999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96324" w:rsidSect="008528DA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1418" w:bottom="158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D5A" w:rsidRDefault="002C1D5A">
      <w:r>
        <w:separator/>
      </w:r>
    </w:p>
  </w:endnote>
  <w:endnote w:type="continuationSeparator" w:id="0">
    <w:p w:rsidR="002C1D5A" w:rsidRDefault="002C1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tique Olive Compact">
    <w:altName w:val="Tahoma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9A2" w:rsidRDefault="006029A2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F73B64" w:rsidRPr="00F73B64">
      <w:rPr>
        <w:noProof/>
        <w:lang w:val="cs-CZ"/>
      </w:rPr>
      <w:t>2</w:t>
    </w:r>
    <w:r>
      <w:fldChar w:fldCharType="end"/>
    </w:r>
  </w:p>
  <w:p w:rsidR="006029A2" w:rsidRDefault="006029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1218" w:rsidRPr="00EA210F" w:rsidRDefault="00FC1218">
    <w:pPr>
      <w:pStyle w:val="Zpat"/>
      <w:jc w:val="right"/>
      <w:rPr>
        <w:lang w:val="cs-CZ"/>
      </w:rPr>
    </w:pPr>
    <w:r>
      <w:rPr>
        <w:lang w:val="cs-CZ"/>
      </w:rPr>
      <w:t xml:space="preserve"> </w:t>
    </w:r>
  </w:p>
  <w:p w:rsidR="00FC1218" w:rsidRDefault="00FC12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D5A" w:rsidRDefault="002C1D5A">
      <w:r>
        <w:separator/>
      </w:r>
    </w:p>
  </w:footnote>
  <w:footnote w:type="continuationSeparator" w:id="0">
    <w:p w:rsidR="002C1D5A" w:rsidRDefault="002C1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F93" w:rsidRDefault="00F04F93" w:rsidP="00F04F93">
    <w:pPr>
      <w:pStyle w:val="Zhlav"/>
      <w:tabs>
        <w:tab w:val="clear" w:pos="4536"/>
        <w:tab w:val="clear" w:pos="9072"/>
        <w:tab w:val="left" w:pos="6946"/>
      </w:tabs>
      <w:spacing w:before="0"/>
    </w:pPr>
    <w:r>
      <w:t>Brno, VDJ</w:t>
    </w:r>
    <w:r w:rsidR="008528DA">
      <w:t xml:space="preserve"> Útěchov</w:t>
    </w:r>
    <w:r w:rsidR="00413A59">
      <w:t xml:space="preserve"> </w:t>
    </w:r>
    <w:r>
      <w:t xml:space="preserve">– </w:t>
    </w:r>
  </w:p>
  <w:p w:rsidR="007C6AE8" w:rsidRPr="00187BEE" w:rsidRDefault="00F04F93" w:rsidP="00F04F93">
    <w:pPr>
      <w:pStyle w:val="Zhlav"/>
      <w:tabs>
        <w:tab w:val="clear" w:pos="4536"/>
        <w:tab w:val="clear" w:pos="9072"/>
        <w:tab w:val="left" w:pos="6946"/>
      </w:tabs>
      <w:spacing w:before="0"/>
    </w:pPr>
    <w:r>
      <w:t>rekonstrukce armaturní komory a technologie</w:t>
    </w:r>
    <w:r w:rsidR="00FF5110">
      <w:tab/>
      <w:t>A. Průvodní z</w:t>
    </w:r>
    <w:r w:rsidR="007C6AE8">
      <w:t>práva</w:t>
    </w:r>
  </w:p>
  <w:p w:rsidR="00FC1218" w:rsidRPr="007C6AE8" w:rsidRDefault="00FC1218" w:rsidP="007C6AE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B5781"/>
    <w:multiLevelType w:val="hybridMultilevel"/>
    <w:tmpl w:val="735041F4"/>
    <w:lvl w:ilvl="0" w:tplc="F7144204">
      <w:start w:val="1"/>
      <w:numFmt w:val="decimal"/>
      <w:pStyle w:val="JStextliteratury"/>
      <w:lvlText w:val="[%1]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039"/>
    <w:multiLevelType w:val="multilevel"/>
    <w:tmpl w:val="D6BC6E50"/>
    <w:lvl w:ilvl="0">
      <w:start w:val="1"/>
      <w:numFmt w:val="upperLetter"/>
      <w:pStyle w:val="Nadpis1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DB50887"/>
    <w:multiLevelType w:val="hybridMultilevel"/>
    <w:tmpl w:val="76DA0BE4"/>
    <w:lvl w:ilvl="0" w:tplc="45A083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5B2CFF"/>
    <w:multiLevelType w:val="hybridMultilevel"/>
    <w:tmpl w:val="CFA444D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0E5BFD"/>
    <w:multiLevelType w:val="hybridMultilevel"/>
    <w:tmpl w:val="71623D1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B4733B9"/>
    <w:multiLevelType w:val="hybridMultilevel"/>
    <w:tmpl w:val="FAA4ECD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41CBB"/>
    <w:multiLevelType w:val="multilevel"/>
    <w:tmpl w:val="6978AAC4"/>
    <w:lvl w:ilvl="0">
      <w:start w:val="1"/>
      <w:numFmt w:val="decimal"/>
      <w:pStyle w:val="JSKapitola1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pStyle w:val="JSKapitola2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JSKapitola3"/>
      <w:lvlText w:val="%1.%2.%3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3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7" w15:restartNumberingAfterBreak="0">
    <w:nsid w:val="548F3FE9"/>
    <w:multiLevelType w:val="hybridMultilevel"/>
    <w:tmpl w:val="2CDC661C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4AD407C"/>
    <w:multiLevelType w:val="hybridMultilevel"/>
    <w:tmpl w:val="AAF03A7A"/>
    <w:lvl w:ilvl="0" w:tplc="C0FAE17A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6792BE3"/>
    <w:multiLevelType w:val="hybridMultilevel"/>
    <w:tmpl w:val="B54485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F19583B"/>
    <w:multiLevelType w:val="singleLevel"/>
    <w:tmpl w:val="A8C65CF0"/>
    <w:lvl w:ilvl="0">
      <w:start w:val="1"/>
      <w:numFmt w:val="bullet"/>
      <w:pStyle w:val="odrky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11" w15:restartNumberingAfterBreak="0">
    <w:nsid w:val="73251CD2"/>
    <w:multiLevelType w:val="hybridMultilevel"/>
    <w:tmpl w:val="D8CA6FE4"/>
    <w:lvl w:ilvl="0" w:tplc="499EBB4E">
      <w:start w:val="1"/>
      <w:numFmt w:val="bullet"/>
      <w:pStyle w:val="N10-Specodrka1"/>
      <w:lvlText w:val=""/>
      <w:lvlJc w:val="left"/>
      <w:pPr>
        <w:tabs>
          <w:tab w:val="num" w:pos="284"/>
        </w:tabs>
        <w:ind w:left="1276" w:hanging="284"/>
      </w:pPr>
      <w:rPr>
        <w:rFonts w:ascii="Symbol" w:hAnsi="Symbol" w:hint="default"/>
        <w:color w:val="auto"/>
      </w:rPr>
    </w:lvl>
    <w:lvl w:ilvl="1" w:tplc="31FE3A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A440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2E3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E70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2EA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5C53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0CDC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2C4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56F6E"/>
    <w:multiLevelType w:val="hybridMultilevel"/>
    <w:tmpl w:val="F4FAD49A"/>
    <w:lvl w:ilvl="0" w:tplc="80049E28">
      <w:start w:val="1"/>
      <w:numFmt w:val="decimal"/>
      <w:pStyle w:val="Literatura"/>
      <w:lvlText w:val="[%1]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0"/>
  </w:num>
  <w:num w:numId="5">
    <w:abstractNumId w:val="6"/>
  </w:num>
  <w:num w:numId="6">
    <w:abstractNumId w:val="11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 w:numId="11">
    <w:abstractNumId w:val="4"/>
  </w:num>
  <w:num w:numId="12">
    <w:abstractNumId w:val="9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E9A"/>
    <w:rsid w:val="00000528"/>
    <w:rsid w:val="0000081D"/>
    <w:rsid w:val="00002D45"/>
    <w:rsid w:val="000055C2"/>
    <w:rsid w:val="000057AA"/>
    <w:rsid w:val="00011B03"/>
    <w:rsid w:val="00012218"/>
    <w:rsid w:val="00012D72"/>
    <w:rsid w:val="00014AD6"/>
    <w:rsid w:val="00016F9D"/>
    <w:rsid w:val="000203A6"/>
    <w:rsid w:val="0002187E"/>
    <w:rsid w:val="00023A94"/>
    <w:rsid w:val="00025B51"/>
    <w:rsid w:val="00025E0C"/>
    <w:rsid w:val="000271DE"/>
    <w:rsid w:val="00027FB9"/>
    <w:rsid w:val="00030A23"/>
    <w:rsid w:val="000332BF"/>
    <w:rsid w:val="00033A3D"/>
    <w:rsid w:val="000357DF"/>
    <w:rsid w:val="00035FF0"/>
    <w:rsid w:val="000375CB"/>
    <w:rsid w:val="00041B09"/>
    <w:rsid w:val="000448FA"/>
    <w:rsid w:val="00046375"/>
    <w:rsid w:val="000474DB"/>
    <w:rsid w:val="00050558"/>
    <w:rsid w:val="00055217"/>
    <w:rsid w:val="00060A30"/>
    <w:rsid w:val="0006405C"/>
    <w:rsid w:val="00066280"/>
    <w:rsid w:val="00066582"/>
    <w:rsid w:val="00067A59"/>
    <w:rsid w:val="000713CD"/>
    <w:rsid w:val="0007174E"/>
    <w:rsid w:val="00073B13"/>
    <w:rsid w:val="0007502B"/>
    <w:rsid w:val="000765D8"/>
    <w:rsid w:val="00077473"/>
    <w:rsid w:val="000854C3"/>
    <w:rsid w:val="00085E64"/>
    <w:rsid w:val="000902B6"/>
    <w:rsid w:val="000902D2"/>
    <w:rsid w:val="0009044B"/>
    <w:rsid w:val="00091456"/>
    <w:rsid w:val="000926EB"/>
    <w:rsid w:val="00094055"/>
    <w:rsid w:val="00094FFC"/>
    <w:rsid w:val="000963CA"/>
    <w:rsid w:val="00097025"/>
    <w:rsid w:val="000A7A97"/>
    <w:rsid w:val="000B0437"/>
    <w:rsid w:val="000B2CAC"/>
    <w:rsid w:val="000B447C"/>
    <w:rsid w:val="000B60FB"/>
    <w:rsid w:val="000C5B12"/>
    <w:rsid w:val="000C7171"/>
    <w:rsid w:val="000C79A7"/>
    <w:rsid w:val="000D340C"/>
    <w:rsid w:val="000D3EB9"/>
    <w:rsid w:val="000D58DC"/>
    <w:rsid w:val="000D7168"/>
    <w:rsid w:val="000E020D"/>
    <w:rsid w:val="000E1165"/>
    <w:rsid w:val="000E16CC"/>
    <w:rsid w:val="000E4596"/>
    <w:rsid w:val="000E58C6"/>
    <w:rsid w:val="000E69DD"/>
    <w:rsid w:val="000E7198"/>
    <w:rsid w:val="000F1A4E"/>
    <w:rsid w:val="000F2C2A"/>
    <w:rsid w:val="000F5092"/>
    <w:rsid w:val="000F7BCC"/>
    <w:rsid w:val="001002C6"/>
    <w:rsid w:val="0010179C"/>
    <w:rsid w:val="00104201"/>
    <w:rsid w:val="00104DB3"/>
    <w:rsid w:val="00106DF8"/>
    <w:rsid w:val="00106F22"/>
    <w:rsid w:val="0010758B"/>
    <w:rsid w:val="00111816"/>
    <w:rsid w:val="00113F9C"/>
    <w:rsid w:val="001148CA"/>
    <w:rsid w:val="001158C2"/>
    <w:rsid w:val="00116495"/>
    <w:rsid w:val="001166D2"/>
    <w:rsid w:val="00116904"/>
    <w:rsid w:val="00116B61"/>
    <w:rsid w:val="001268F6"/>
    <w:rsid w:val="00130990"/>
    <w:rsid w:val="00131A24"/>
    <w:rsid w:val="00135125"/>
    <w:rsid w:val="00135359"/>
    <w:rsid w:val="00140523"/>
    <w:rsid w:val="00140C93"/>
    <w:rsid w:val="00141868"/>
    <w:rsid w:val="00141D5D"/>
    <w:rsid w:val="001427B0"/>
    <w:rsid w:val="001437F2"/>
    <w:rsid w:val="001438DA"/>
    <w:rsid w:val="001441B7"/>
    <w:rsid w:val="00147E2A"/>
    <w:rsid w:val="00147E8C"/>
    <w:rsid w:val="00147FBB"/>
    <w:rsid w:val="001529D4"/>
    <w:rsid w:val="00153586"/>
    <w:rsid w:val="00153A0F"/>
    <w:rsid w:val="00153B3D"/>
    <w:rsid w:val="0015494F"/>
    <w:rsid w:val="00155C70"/>
    <w:rsid w:val="00155C9D"/>
    <w:rsid w:val="00155F43"/>
    <w:rsid w:val="00157A37"/>
    <w:rsid w:val="00161957"/>
    <w:rsid w:val="0016264D"/>
    <w:rsid w:val="00164360"/>
    <w:rsid w:val="00166A9C"/>
    <w:rsid w:val="001671BB"/>
    <w:rsid w:val="0016783C"/>
    <w:rsid w:val="001706E4"/>
    <w:rsid w:val="00174CCF"/>
    <w:rsid w:val="001753F6"/>
    <w:rsid w:val="001778BA"/>
    <w:rsid w:val="001812EA"/>
    <w:rsid w:val="00181CC9"/>
    <w:rsid w:val="00182968"/>
    <w:rsid w:val="00183331"/>
    <w:rsid w:val="001842A1"/>
    <w:rsid w:val="00185FA6"/>
    <w:rsid w:val="00186421"/>
    <w:rsid w:val="0018666A"/>
    <w:rsid w:val="00191BC7"/>
    <w:rsid w:val="00192CC1"/>
    <w:rsid w:val="00195652"/>
    <w:rsid w:val="001958B6"/>
    <w:rsid w:val="0019623D"/>
    <w:rsid w:val="001A2C04"/>
    <w:rsid w:val="001A4D36"/>
    <w:rsid w:val="001A61CC"/>
    <w:rsid w:val="001B7B52"/>
    <w:rsid w:val="001C168F"/>
    <w:rsid w:val="001C5E71"/>
    <w:rsid w:val="001C754D"/>
    <w:rsid w:val="001D3319"/>
    <w:rsid w:val="001D445F"/>
    <w:rsid w:val="001D52F0"/>
    <w:rsid w:val="001D585B"/>
    <w:rsid w:val="001D5AF1"/>
    <w:rsid w:val="001D616A"/>
    <w:rsid w:val="001E023A"/>
    <w:rsid w:val="001E3764"/>
    <w:rsid w:val="001E525E"/>
    <w:rsid w:val="001E76A6"/>
    <w:rsid w:val="001E7CC0"/>
    <w:rsid w:val="001F0A7C"/>
    <w:rsid w:val="001F0EB1"/>
    <w:rsid w:val="001F65A2"/>
    <w:rsid w:val="001F712E"/>
    <w:rsid w:val="002038FB"/>
    <w:rsid w:val="00203B21"/>
    <w:rsid w:val="002044C5"/>
    <w:rsid w:val="00206B36"/>
    <w:rsid w:val="00207088"/>
    <w:rsid w:val="00207DB3"/>
    <w:rsid w:val="002106FE"/>
    <w:rsid w:val="00210C08"/>
    <w:rsid w:val="002115A4"/>
    <w:rsid w:val="00212CBC"/>
    <w:rsid w:val="002147EB"/>
    <w:rsid w:val="00216482"/>
    <w:rsid w:val="0021671B"/>
    <w:rsid w:val="00216ECD"/>
    <w:rsid w:val="00221173"/>
    <w:rsid w:val="00223B45"/>
    <w:rsid w:val="002245A7"/>
    <w:rsid w:val="00225C9F"/>
    <w:rsid w:val="00225F21"/>
    <w:rsid w:val="00230E96"/>
    <w:rsid w:val="00231C14"/>
    <w:rsid w:val="00232EF2"/>
    <w:rsid w:val="00236312"/>
    <w:rsid w:val="002407A7"/>
    <w:rsid w:val="0024289D"/>
    <w:rsid w:val="00242F85"/>
    <w:rsid w:val="00244ACA"/>
    <w:rsid w:val="00244F26"/>
    <w:rsid w:val="00245345"/>
    <w:rsid w:val="0025209B"/>
    <w:rsid w:val="00253040"/>
    <w:rsid w:val="00253FD2"/>
    <w:rsid w:val="00254E79"/>
    <w:rsid w:val="002572B8"/>
    <w:rsid w:val="002600A0"/>
    <w:rsid w:val="00260D0C"/>
    <w:rsid w:val="00263024"/>
    <w:rsid w:val="002661E7"/>
    <w:rsid w:val="00271478"/>
    <w:rsid w:val="00272B11"/>
    <w:rsid w:val="002751DA"/>
    <w:rsid w:val="00276567"/>
    <w:rsid w:val="0028013B"/>
    <w:rsid w:val="00281128"/>
    <w:rsid w:val="002817B7"/>
    <w:rsid w:val="00282B4C"/>
    <w:rsid w:val="00283795"/>
    <w:rsid w:val="002840F6"/>
    <w:rsid w:val="002874C2"/>
    <w:rsid w:val="00290D92"/>
    <w:rsid w:val="00291D9F"/>
    <w:rsid w:val="0029409A"/>
    <w:rsid w:val="002A15FA"/>
    <w:rsid w:val="002A349E"/>
    <w:rsid w:val="002A3903"/>
    <w:rsid w:val="002A4317"/>
    <w:rsid w:val="002A57C2"/>
    <w:rsid w:val="002A794C"/>
    <w:rsid w:val="002B0540"/>
    <w:rsid w:val="002B08AE"/>
    <w:rsid w:val="002B22D3"/>
    <w:rsid w:val="002B2E9E"/>
    <w:rsid w:val="002B4772"/>
    <w:rsid w:val="002B6ADD"/>
    <w:rsid w:val="002C05D6"/>
    <w:rsid w:val="002C1D5A"/>
    <w:rsid w:val="002C2F73"/>
    <w:rsid w:val="002C38AC"/>
    <w:rsid w:val="002C4094"/>
    <w:rsid w:val="002C457F"/>
    <w:rsid w:val="002C5BF5"/>
    <w:rsid w:val="002C668B"/>
    <w:rsid w:val="002D08B9"/>
    <w:rsid w:val="002D1D95"/>
    <w:rsid w:val="002D5793"/>
    <w:rsid w:val="002D58DB"/>
    <w:rsid w:val="002E0315"/>
    <w:rsid w:val="002E1167"/>
    <w:rsid w:val="002E1F50"/>
    <w:rsid w:val="002E2014"/>
    <w:rsid w:val="002E35E0"/>
    <w:rsid w:val="002E3BB6"/>
    <w:rsid w:val="002E526B"/>
    <w:rsid w:val="002F161D"/>
    <w:rsid w:val="002F1E95"/>
    <w:rsid w:val="002F1FD6"/>
    <w:rsid w:val="002F32D3"/>
    <w:rsid w:val="002F651F"/>
    <w:rsid w:val="002F720E"/>
    <w:rsid w:val="003001AB"/>
    <w:rsid w:val="00301B65"/>
    <w:rsid w:val="00302B8F"/>
    <w:rsid w:val="00302C44"/>
    <w:rsid w:val="0030311F"/>
    <w:rsid w:val="00303A79"/>
    <w:rsid w:val="003073CB"/>
    <w:rsid w:val="00307568"/>
    <w:rsid w:val="00307DEB"/>
    <w:rsid w:val="00307EEF"/>
    <w:rsid w:val="003165BC"/>
    <w:rsid w:val="00317C7B"/>
    <w:rsid w:val="00321414"/>
    <w:rsid w:val="0032288D"/>
    <w:rsid w:val="003258D7"/>
    <w:rsid w:val="00325CB1"/>
    <w:rsid w:val="00326151"/>
    <w:rsid w:val="003279B0"/>
    <w:rsid w:val="00330B8C"/>
    <w:rsid w:val="003330E2"/>
    <w:rsid w:val="00333B62"/>
    <w:rsid w:val="0033575B"/>
    <w:rsid w:val="003375D9"/>
    <w:rsid w:val="00341733"/>
    <w:rsid w:val="00344C5F"/>
    <w:rsid w:val="00346685"/>
    <w:rsid w:val="0035171D"/>
    <w:rsid w:val="003518B0"/>
    <w:rsid w:val="003527A5"/>
    <w:rsid w:val="00352B29"/>
    <w:rsid w:val="00353DED"/>
    <w:rsid w:val="003544FF"/>
    <w:rsid w:val="00355952"/>
    <w:rsid w:val="00356CB3"/>
    <w:rsid w:val="00356D47"/>
    <w:rsid w:val="00357586"/>
    <w:rsid w:val="00357E55"/>
    <w:rsid w:val="00364810"/>
    <w:rsid w:val="0036512D"/>
    <w:rsid w:val="0036668E"/>
    <w:rsid w:val="00371807"/>
    <w:rsid w:val="003726A6"/>
    <w:rsid w:val="00372D20"/>
    <w:rsid w:val="00374D31"/>
    <w:rsid w:val="0037581B"/>
    <w:rsid w:val="003833FB"/>
    <w:rsid w:val="00383612"/>
    <w:rsid w:val="00390331"/>
    <w:rsid w:val="00393832"/>
    <w:rsid w:val="003939F5"/>
    <w:rsid w:val="00393FE3"/>
    <w:rsid w:val="003945A6"/>
    <w:rsid w:val="00394E5E"/>
    <w:rsid w:val="00395805"/>
    <w:rsid w:val="00396324"/>
    <w:rsid w:val="003A1136"/>
    <w:rsid w:val="003A18C4"/>
    <w:rsid w:val="003A2065"/>
    <w:rsid w:val="003A40CB"/>
    <w:rsid w:val="003A537C"/>
    <w:rsid w:val="003A599E"/>
    <w:rsid w:val="003A76F6"/>
    <w:rsid w:val="003B0245"/>
    <w:rsid w:val="003B185C"/>
    <w:rsid w:val="003B3789"/>
    <w:rsid w:val="003C2CC3"/>
    <w:rsid w:val="003C46B2"/>
    <w:rsid w:val="003C5B24"/>
    <w:rsid w:val="003C6DE9"/>
    <w:rsid w:val="003C6E1C"/>
    <w:rsid w:val="003C7041"/>
    <w:rsid w:val="003C7218"/>
    <w:rsid w:val="003D00BA"/>
    <w:rsid w:val="003D2BE8"/>
    <w:rsid w:val="003D40A5"/>
    <w:rsid w:val="003D569F"/>
    <w:rsid w:val="003D6CDC"/>
    <w:rsid w:val="003E1DBC"/>
    <w:rsid w:val="003E3D6C"/>
    <w:rsid w:val="003E5806"/>
    <w:rsid w:val="003E651D"/>
    <w:rsid w:val="003E6C02"/>
    <w:rsid w:val="003E6CD3"/>
    <w:rsid w:val="003F137E"/>
    <w:rsid w:val="003F1545"/>
    <w:rsid w:val="003F2424"/>
    <w:rsid w:val="003F2CF0"/>
    <w:rsid w:val="003F3A0F"/>
    <w:rsid w:val="003F482D"/>
    <w:rsid w:val="003F4B3D"/>
    <w:rsid w:val="003F7400"/>
    <w:rsid w:val="00400D97"/>
    <w:rsid w:val="00400F8F"/>
    <w:rsid w:val="00402A73"/>
    <w:rsid w:val="00403E8C"/>
    <w:rsid w:val="00404CA0"/>
    <w:rsid w:val="00405174"/>
    <w:rsid w:val="004072D8"/>
    <w:rsid w:val="00411240"/>
    <w:rsid w:val="00411C98"/>
    <w:rsid w:val="00413149"/>
    <w:rsid w:val="00413A59"/>
    <w:rsid w:val="00414B03"/>
    <w:rsid w:val="00414D28"/>
    <w:rsid w:val="00415AEE"/>
    <w:rsid w:val="00415B61"/>
    <w:rsid w:val="0041787C"/>
    <w:rsid w:val="00422F8E"/>
    <w:rsid w:val="00423B37"/>
    <w:rsid w:val="00426021"/>
    <w:rsid w:val="0043493C"/>
    <w:rsid w:val="00435570"/>
    <w:rsid w:val="0043623C"/>
    <w:rsid w:val="00436F2E"/>
    <w:rsid w:val="00444999"/>
    <w:rsid w:val="00453BAD"/>
    <w:rsid w:val="00454123"/>
    <w:rsid w:val="00454B39"/>
    <w:rsid w:val="004624FF"/>
    <w:rsid w:val="00462EC4"/>
    <w:rsid w:val="00463520"/>
    <w:rsid w:val="00463A67"/>
    <w:rsid w:val="00465C7B"/>
    <w:rsid w:val="00467DBA"/>
    <w:rsid w:val="0047613E"/>
    <w:rsid w:val="0047630A"/>
    <w:rsid w:val="00482B6C"/>
    <w:rsid w:val="004856EE"/>
    <w:rsid w:val="00487F51"/>
    <w:rsid w:val="0049206A"/>
    <w:rsid w:val="0049241F"/>
    <w:rsid w:val="0049498A"/>
    <w:rsid w:val="004A04A7"/>
    <w:rsid w:val="004A1670"/>
    <w:rsid w:val="004A2641"/>
    <w:rsid w:val="004A2EFB"/>
    <w:rsid w:val="004A34D3"/>
    <w:rsid w:val="004A3A41"/>
    <w:rsid w:val="004A53CF"/>
    <w:rsid w:val="004A5425"/>
    <w:rsid w:val="004A6852"/>
    <w:rsid w:val="004B1527"/>
    <w:rsid w:val="004B23A4"/>
    <w:rsid w:val="004B6F07"/>
    <w:rsid w:val="004B71FD"/>
    <w:rsid w:val="004C11C7"/>
    <w:rsid w:val="004C5610"/>
    <w:rsid w:val="004C7B53"/>
    <w:rsid w:val="004D0CFF"/>
    <w:rsid w:val="004D0D50"/>
    <w:rsid w:val="004D2E65"/>
    <w:rsid w:val="004D5388"/>
    <w:rsid w:val="004D6964"/>
    <w:rsid w:val="004D7F3D"/>
    <w:rsid w:val="004E008C"/>
    <w:rsid w:val="004E31FA"/>
    <w:rsid w:val="004F1471"/>
    <w:rsid w:val="004F1939"/>
    <w:rsid w:val="004F4498"/>
    <w:rsid w:val="004F5A59"/>
    <w:rsid w:val="004F653F"/>
    <w:rsid w:val="004F708D"/>
    <w:rsid w:val="005001FA"/>
    <w:rsid w:val="00502006"/>
    <w:rsid w:val="0050255F"/>
    <w:rsid w:val="00502C12"/>
    <w:rsid w:val="005036BD"/>
    <w:rsid w:val="00503C28"/>
    <w:rsid w:val="00504B94"/>
    <w:rsid w:val="00505F75"/>
    <w:rsid w:val="005065AC"/>
    <w:rsid w:val="00512809"/>
    <w:rsid w:val="00513172"/>
    <w:rsid w:val="00515731"/>
    <w:rsid w:val="005158F6"/>
    <w:rsid w:val="00515BF5"/>
    <w:rsid w:val="00515C15"/>
    <w:rsid w:val="005166B2"/>
    <w:rsid w:val="0051724D"/>
    <w:rsid w:val="0052092F"/>
    <w:rsid w:val="00521BAA"/>
    <w:rsid w:val="0052521C"/>
    <w:rsid w:val="005302E6"/>
    <w:rsid w:val="0053200B"/>
    <w:rsid w:val="0053441D"/>
    <w:rsid w:val="00535C92"/>
    <w:rsid w:val="00537F7C"/>
    <w:rsid w:val="00542FF0"/>
    <w:rsid w:val="00546657"/>
    <w:rsid w:val="00546BB6"/>
    <w:rsid w:val="00552EB8"/>
    <w:rsid w:val="00555AB8"/>
    <w:rsid w:val="00555F1D"/>
    <w:rsid w:val="00556202"/>
    <w:rsid w:val="00556B31"/>
    <w:rsid w:val="005603D1"/>
    <w:rsid w:val="005633F8"/>
    <w:rsid w:val="00567D84"/>
    <w:rsid w:val="00570034"/>
    <w:rsid w:val="0057057F"/>
    <w:rsid w:val="00572993"/>
    <w:rsid w:val="00573074"/>
    <w:rsid w:val="00577399"/>
    <w:rsid w:val="00577605"/>
    <w:rsid w:val="005829C8"/>
    <w:rsid w:val="0058643A"/>
    <w:rsid w:val="00587511"/>
    <w:rsid w:val="005876DD"/>
    <w:rsid w:val="005877F2"/>
    <w:rsid w:val="005952FE"/>
    <w:rsid w:val="0059649D"/>
    <w:rsid w:val="00596756"/>
    <w:rsid w:val="005A1B27"/>
    <w:rsid w:val="005A1DDF"/>
    <w:rsid w:val="005A2B0B"/>
    <w:rsid w:val="005A3FDB"/>
    <w:rsid w:val="005A4C8A"/>
    <w:rsid w:val="005B122D"/>
    <w:rsid w:val="005B1D4B"/>
    <w:rsid w:val="005B2557"/>
    <w:rsid w:val="005B42C1"/>
    <w:rsid w:val="005B5949"/>
    <w:rsid w:val="005B6AA1"/>
    <w:rsid w:val="005C0DA2"/>
    <w:rsid w:val="005C0ED4"/>
    <w:rsid w:val="005C18BE"/>
    <w:rsid w:val="005C3D6A"/>
    <w:rsid w:val="005C6038"/>
    <w:rsid w:val="005C7DD4"/>
    <w:rsid w:val="005D0125"/>
    <w:rsid w:val="005D4F58"/>
    <w:rsid w:val="005D51DA"/>
    <w:rsid w:val="005D76ED"/>
    <w:rsid w:val="005E0751"/>
    <w:rsid w:val="005E1F71"/>
    <w:rsid w:val="005E4706"/>
    <w:rsid w:val="005E6374"/>
    <w:rsid w:val="005F0CDF"/>
    <w:rsid w:val="005F5E13"/>
    <w:rsid w:val="005F6FB2"/>
    <w:rsid w:val="00601312"/>
    <w:rsid w:val="0060142A"/>
    <w:rsid w:val="006029A2"/>
    <w:rsid w:val="006062C4"/>
    <w:rsid w:val="006079DE"/>
    <w:rsid w:val="006114C6"/>
    <w:rsid w:val="00620089"/>
    <w:rsid w:val="00620C85"/>
    <w:rsid w:val="00623082"/>
    <w:rsid w:val="00623EB3"/>
    <w:rsid w:val="0062529D"/>
    <w:rsid w:val="00625A0B"/>
    <w:rsid w:val="0062689D"/>
    <w:rsid w:val="006305D3"/>
    <w:rsid w:val="006312F8"/>
    <w:rsid w:val="00636B4F"/>
    <w:rsid w:val="00644113"/>
    <w:rsid w:val="00646F92"/>
    <w:rsid w:val="00647C8F"/>
    <w:rsid w:val="00650773"/>
    <w:rsid w:val="00650A84"/>
    <w:rsid w:val="00650E08"/>
    <w:rsid w:val="00652A02"/>
    <w:rsid w:val="00653AA6"/>
    <w:rsid w:val="00654365"/>
    <w:rsid w:val="0065487A"/>
    <w:rsid w:val="00657629"/>
    <w:rsid w:val="00660191"/>
    <w:rsid w:val="0066206C"/>
    <w:rsid w:val="00666A7E"/>
    <w:rsid w:val="00666C7F"/>
    <w:rsid w:val="00671683"/>
    <w:rsid w:val="0067197B"/>
    <w:rsid w:val="00674102"/>
    <w:rsid w:val="00674380"/>
    <w:rsid w:val="00674E4E"/>
    <w:rsid w:val="00675DC8"/>
    <w:rsid w:val="00676993"/>
    <w:rsid w:val="00677B48"/>
    <w:rsid w:val="00680E94"/>
    <w:rsid w:val="0068151D"/>
    <w:rsid w:val="00684D8F"/>
    <w:rsid w:val="0068706F"/>
    <w:rsid w:val="006929CF"/>
    <w:rsid w:val="006931E2"/>
    <w:rsid w:val="00694B04"/>
    <w:rsid w:val="00696A6C"/>
    <w:rsid w:val="00696EBB"/>
    <w:rsid w:val="006970F6"/>
    <w:rsid w:val="00697FC8"/>
    <w:rsid w:val="006A1A8E"/>
    <w:rsid w:val="006A40B6"/>
    <w:rsid w:val="006A5A6E"/>
    <w:rsid w:val="006A604B"/>
    <w:rsid w:val="006A6D3A"/>
    <w:rsid w:val="006A73D4"/>
    <w:rsid w:val="006B1C9B"/>
    <w:rsid w:val="006B3B52"/>
    <w:rsid w:val="006B3DCF"/>
    <w:rsid w:val="006B6E3A"/>
    <w:rsid w:val="006C2440"/>
    <w:rsid w:val="006C413A"/>
    <w:rsid w:val="006C4492"/>
    <w:rsid w:val="006D1B21"/>
    <w:rsid w:val="006D3F07"/>
    <w:rsid w:val="006D6479"/>
    <w:rsid w:val="006E055D"/>
    <w:rsid w:val="006E318F"/>
    <w:rsid w:val="006E3AAE"/>
    <w:rsid w:val="006E55EC"/>
    <w:rsid w:val="006E57C9"/>
    <w:rsid w:val="006E6CBD"/>
    <w:rsid w:val="006E742B"/>
    <w:rsid w:val="006F04DD"/>
    <w:rsid w:val="006F13CF"/>
    <w:rsid w:val="006F1B6E"/>
    <w:rsid w:val="006F3393"/>
    <w:rsid w:val="006F37BE"/>
    <w:rsid w:val="006F6F82"/>
    <w:rsid w:val="007002C9"/>
    <w:rsid w:val="00704E51"/>
    <w:rsid w:val="007067AD"/>
    <w:rsid w:val="00707016"/>
    <w:rsid w:val="00710316"/>
    <w:rsid w:val="00710D6B"/>
    <w:rsid w:val="00711FB0"/>
    <w:rsid w:val="00712D40"/>
    <w:rsid w:val="007140DB"/>
    <w:rsid w:val="007166A6"/>
    <w:rsid w:val="00716BB7"/>
    <w:rsid w:val="007211EA"/>
    <w:rsid w:val="00721E07"/>
    <w:rsid w:val="007234FC"/>
    <w:rsid w:val="00723C06"/>
    <w:rsid w:val="007243D6"/>
    <w:rsid w:val="00725F43"/>
    <w:rsid w:val="0072604B"/>
    <w:rsid w:val="0072670D"/>
    <w:rsid w:val="00732C0D"/>
    <w:rsid w:val="0074104E"/>
    <w:rsid w:val="007418E0"/>
    <w:rsid w:val="00742B19"/>
    <w:rsid w:val="00744406"/>
    <w:rsid w:val="0075074F"/>
    <w:rsid w:val="00751ADF"/>
    <w:rsid w:val="00752371"/>
    <w:rsid w:val="007552E5"/>
    <w:rsid w:val="007603D4"/>
    <w:rsid w:val="007617FE"/>
    <w:rsid w:val="007655B2"/>
    <w:rsid w:val="007656D9"/>
    <w:rsid w:val="00766C97"/>
    <w:rsid w:val="0077078D"/>
    <w:rsid w:val="007709FC"/>
    <w:rsid w:val="00770E1F"/>
    <w:rsid w:val="007741BC"/>
    <w:rsid w:val="0077733D"/>
    <w:rsid w:val="00777C71"/>
    <w:rsid w:val="00780EE0"/>
    <w:rsid w:val="007815B2"/>
    <w:rsid w:val="007819B8"/>
    <w:rsid w:val="007832B7"/>
    <w:rsid w:val="007843C3"/>
    <w:rsid w:val="0078630D"/>
    <w:rsid w:val="007919D9"/>
    <w:rsid w:val="007926EE"/>
    <w:rsid w:val="00793D92"/>
    <w:rsid w:val="00793F94"/>
    <w:rsid w:val="007942EA"/>
    <w:rsid w:val="00794A11"/>
    <w:rsid w:val="007955EB"/>
    <w:rsid w:val="007A0069"/>
    <w:rsid w:val="007A1046"/>
    <w:rsid w:val="007A564F"/>
    <w:rsid w:val="007B3275"/>
    <w:rsid w:val="007B37D7"/>
    <w:rsid w:val="007B4416"/>
    <w:rsid w:val="007B4977"/>
    <w:rsid w:val="007B4E30"/>
    <w:rsid w:val="007B60B7"/>
    <w:rsid w:val="007B7094"/>
    <w:rsid w:val="007C15ED"/>
    <w:rsid w:val="007C23F6"/>
    <w:rsid w:val="007C32C0"/>
    <w:rsid w:val="007C6AE8"/>
    <w:rsid w:val="007D1779"/>
    <w:rsid w:val="007D48C4"/>
    <w:rsid w:val="007D5660"/>
    <w:rsid w:val="007D7F37"/>
    <w:rsid w:val="007E0417"/>
    <w:rsid w:val="007E5695"/>
    <w:rsid w:val="007E6283"/>
    <w:rsid w:val="007E6386"/>
    <w:rsid w:val="007F336C"/>
    <w:rsid w:val="007F547F"/>
    <w:rsid w:val="007F61FF"/>
    <w:rsid w:val="00801C4A"/>
    <w:rsid w:val="008038B4"/>
    <w:rsid w:val="00805931"/>
    <w:rsid w:val="00805B07"/>
    <w:rsid w:val="0080652F"/>
    <w:rsid w:val="0080729A"/>
    <w:rsid w:val="008101B2"/>
    <w:rsid w:val="008125FE"/>
    <w:rsid w:val="00813300"/>
    <w:rsid w:val="008143AE"/>
    <w:rsid w:val="008175B4"/>
    <w:rsid w:val="00821F44"/>
    <w:rsid w:val="00823DFF"/>
    <w:rsid w:val="00824435"/>
    <w:rsid w:val="008252A2"/>
    <w:rsid w:val="008325DA"/>
    <w:rsid w:val="00835ED9"/>
    <w:rsid w:val="0083755A"/>
    <w:rsid w:val="00845CA8"/>
    <w:rsid w:val="0084718A"/>
    <w:rsid w:val="00851615"/>
    <w:rsid w:val="0085250B"/>
    <w:rsid w:val="0085256C"/>
    <w:rsid w:val="00852644"/>
    <w:rsid w:val="008528DA"/>
    <w:rsid w:val="0085789A"/>
    <w:rsid w:val="00863175"/>
    <w:rsid w:val="008631B7"/>
    <w:rsid w:val="00863E34"/>
    <w:rsid w:val="008646F4"/>
    <w:rsid w:val="0086579A"/>
    <w:rsid w:val="008701B6"/>
    <w:rsid w:val="0087211A"/>
    <w:rsid w:val="00872DAD"/>
    <w:rsid w:val="00874FAC"/>
    <w:rsid w:val="0088035B"/>
    <w:rsid w:val="008809AB"/>
    <w:rsid w:val="00881C9D"/>
    <w:rsid w:val="00884266"/>
    <w:rsid w:val="008847F1"/>
    <w:rsid w:val="00884F47"/>
    <w:rsid w:val="0089090A"/>
    <w:rsid w:val="0089419E"/>
    <w:rsid w:val="008943CC"/>
    <w:rsid w:val="00894940"/>
    <w:rsid w:val="00894DB1"/>
    <w:rsid w:val="00895302"/>
    <w:rsid w:val="0089607D"/>
    <w:rsid w:val="00896542"/>
    <w:rsid w:val="008969F3"/>
    <w:rsid w:val="00897439"/>
    <w:rsid w:val="008A0D18"/>
    <w:rsid w:val="008A18B5"/>
    <w:rsid w:val="008A28E6"/>
    <w:rsid w:val="008A4050"/>
    <w:rsid w:val="008A4F31"/>
    <w:rsid w:val="008A7B91"/>
    <w:rsid w:val="008B12D0"/>
    <w:rsid w:val="008B3B4F"/>
    <w:rsid w:val="008B462A"/>
    <w:rsid w:val="008B4942"/>
    <w:rsid w:val="008B6A1D"/>
    <w:rsid w:val="008C045A"/>
    <w:rsid w:val="008C1C15"/>
    <w:rsid w:val="008C22F0"/>
    <w:rsid w:val="008C46A6"/>
    <w:rsid w:val="008C62C5"/>
    <w:rsid w:val="008C7565"/>
    <w:rsid w:val="008D15ED"/>
    <w:rsid w:val="008D1F4A"/>
    <w:rsid w:val="008D3196"/>
    <w:rsid w:val="008D3229"/>
    <w:rsid w:val="008D3D49"/>
    <w:rsid w:val="008D46B4"/>
    <w:rsid w:val="008D60C1"/>
    <w:rsid w:val="008D619A"/>
    <w:rsid w:val="008D697F"/>
    <w:rsid w:val="008D6C4F"/>
    <w:rsid w:val="008E10FD"/>
    <w:rsid w:val="008E1858"/>
    <w:rsid w:val="008E2C91"/>
    <w:rsid w:val="008E372B"/>
    <w:rsid w:val="008F0651"/>
    <w:rsid w:val="008F3030"/>
    <w:rsid w:val="008F454C"/>
    <w:rsid w:val="008F47B1"/>
    <w:rsid w:val="008F5495"/>
    <w:rsid w:val="008F5A39"/>
    <w:rsid w:val="008F5EAA"/>
    <w:rsid w:val="008F6596"/>
    <w:rsid w:val="00901A8E"/>
    <w:rsid w:val="00901DB2"/>
    <w:rsid w:val="00902AA2"/>
    <w:rsid w:val="00902E90"/>
    <w:rsid w:val="0090312C"/>
    <w:rsid w:val="00903EA4"/>
    <w:rsid w:val="00903F4F"/>
    <w:rsid w:val="00904B6A"/>
    <w:rsid w:val="0090747D"/>
    <w:rsid w:val="009075CB"/>
    <w:rsid w:val="00907F57"/>
    <w:rsid w:val="00913578"/>
    <w:rsid w:val="009140DD"/>
    <w:rsid w:val="00917127"/>
    <w:rsid w:val="009211B2"/>
    <w:rsid w:val="009224ED"/>
    <w:rsid w:val="00925D4E"/>
    <w:rsid w:val="00931A54"/>
    <w:rsid w:val="0093218C"/>
    <w:rsid w:val="009328E8"/>
    <w:rsid w:val="009332AB"/>
    <w:rsid w:val="0093531D"/>
    <w:rsid w:val="00936042"/>
    <w:rsid w:val="0094304C"/>
    <w:rsid w:val="0094776C"/>
    <w:rsid w:val="00953D15"/>
    <w:rsid w:val="00954C91"/>
    <w:rsid w:val="0095544F"/>
    <w:rsid w:val="009566EA"/>
    <w:rsid w:val="00956EBD"/>
    <w:rsid w:val="00962053"/>
    <w:rsid w:val="00964948"/>
    <w:rsid w:val="00966D67"/>
    <w:rsid w:val="00967A2A"/>
    <w:rsid w:val="009731CD"/>
    <w:rsid w:val="00973BAC"/>
    <w:rsid w:val="009772B0"/>
    <w:rsid w:val="00977C23"/>
    <w:rsid w:val="0098077E"/>
    <w:rsid w:val="009821AF"/>
    <w:rsid w:val="0098634C"/>
    <w:rsid w:val="00987319"/>
    <w:rsid w:val="00987923"/>
    <w:rsid w:val="00992E7F"/>
    <w:rsid w:val="00993D4E"/>
    <w:rsid w:val="009967A5"/>
    <w:rsid w:val="00996CE3"/>
    <w:rsid w:val="00997A25"/>
    <w:rsid w:val="009A01CB"/>
    <w:rsid w:val="009A1368"/>
    <w:rsid w:val="009A45D2"/>
    <w:rsid w:val="009A4E9A"/>
    <w:rsid w:val="009A7865"/>
    <w:rsid w:val="009B0334"/>
    <w:rsid w:val="009B10E5"/>
    <w:rsid w:val="009B4ED1"/>
    <w:rsid w:val="009C0764"/>
    <w:rsid w:val="009C13C1"/>
    <w:rsid w:val="009C1B21"/>
    <w:rsid w:val="009C26BC"/>
    <w:rsid w:val="009C27E3"/>
    <w:rsid w:val="009C33FA"/>
    <w:rsid w:val="009C3469"/>
    <w:rsid w:val="009C502B"/>
    <w:rsid w:val="009C71BB"/>
    <w:rsid w:val="009D0DAF"/>
    <w:rsid w:val="009D127F"/>
    <w:rsid w:val="009D46A7"/>
    <w:rsid w:val="009D4823"/>
    <w:rsid w:val="009D4CDF"/>
    <w:rsid w:val="009D516F"/>
    <w:rsid w:val="009D678C"/>
    <w:rsid w:val="009D78C5"/>
    <w:rsid w:val="009E00A3"/>
    <w:rsid w:val="009E3B4B"/>
    <w:rsid w:val="009E47C4"/>
    <w:rsid w:val="009E53AB"/>
    <w:rsid w:val="009E6CAD"/>
    <w:rsid w:val="009F2ACB"/>
    <w:rsid w:val="009F3DB1"/>
    <w:rsid w:val="009F5034"/>
    <w:rsid w:val="009F6159"/>
    <w:rsid w:val="009F7D17"/>
    <w:rsid w:val="00A03900"/>
    <w:rsid w:val="00A05446"/>
    <w:rsid w:val="00A056E0"/>
    <w:rsid w:val="00A05B00"/>
    <w:rsid w:val="00A05CF2"/>
    <w:rsid w:val="00A0729B"/>
    <w:rsid w:val="00A10BFD"/>
    <w:rsid w:val="00A11337"/>
    <w:rsid w:val="00A12E79"/>
    <w:rsid w:val="00A1481F"/>
    <w:rsid w:val="00A216F6"/>
    <w:rsid w:val="00A2342B"/>
    <w:rsid w:val="00A24932"/>
    <w:rsid w:val="00A25CC5"/>
    <w:rsid w:val="00A2668B"/>
    <w:rsid w:val="00A27772"/>
    <w:rsid w:val="00A300D2"/>
    <w:rsid w:val="00A347F8"/>
    <w:rsid w:val="00A357B7"/>
    <w:rsid w:val="00A41CD5"/>
    <w:rsid w:val="00A439BD"/>
    <w:rsid w:val="00A43BFB"/>
    <w:rsid w:val="00A44FE9"/>
    <w:rsid w:val="00A506E0"/>
    <w:rsid w:val="00A5331E"/>
    <w:rsid w:val="00A53425"/>
    <w:rsid w:val="00A55F48"/>
    <w:rsid w:val="00A57682"/>
    <w:rsid w:val="00A579A9"/>
    <w:rsid w:val="00A62132"/>
    <w:rsid w:val="00A63121"/>
    <w:rsid w:val="00A67228"/>
    <w:rsid w:val="00A676CF"/>
    <w:rsid w:val="00A67A0A"/>
    <w:rsid w:val="00A74BCF"/>
    <w:rsid w:val="00A759FB"/>
    <w:rsid w:val="00A76186"/>
    <w:rsid w:val="00A77FB5"/>
    <w:rsid w:val="00A8469F"/>
    <w:rsid w:val="00A857E0"/>
    <w:rsid w:val="00A85865"/>
    <w:rsid w:val="00A86A89"/>
    <w:rsid w:val="00A910E1"/>
    <w:rsid w:val="00A92150"/>
    <w:rsid w:val="00A933D2"/>
    <w:rsid w:val="00A94426"/>
    <w:rsid w:val="00AA42DD"/>
    <w:rsid w:val="00AA5441"/>
    <w:rsid w:val="00AB2F02"/>
    <w:rsid w:val="00AB3DED"/>
    <w:rsid w:val="00AB4341"/>
    <w:rsid w:val="00AB6C66"/>
    <w:rsid w:val="00AC6BD8"/>
    <w:rsid w:val="00AC7EEB"/>
    <w:rsid w:val="00AD1614"/>
    <w:rsid w:val="00AD45EC"/>
    <w:rsid w:val="00AD4C62"/>
    <w:rsid w:val="00AD5464"/>
    <w:rsid w:val="00AD6460"/>
    <w:rsid w:val="00AD7152"/>
    <w:rsid w:val="00AE028D"/>
    <w:rsid w:val="00AE0B06"/>
    <w:rsid w:val="00AE15B3"/>
    <w:rsid w:val="00AE18AD"/>
    <w:rsid w:val="00AE1CB3"/>
    <w:rsid w:val="00AE210F"/>
    <w:rsid w:val="00AE30A3"/>
    <w:rsid w:val="00AE3BC5"/>
    <w:rsid w:val="00AE4512"/>
    <w:rsid w:val="00AE5986"/>
    <w:rsid w:val="00AF2428"/>
    <w:rsid w:val="00AF4E40"/>
    <w:rsid w:val="00AF57BE"/>
    <w:rsid w:val="00AF5A5E"/>
    <w:rsid w:val="00AF6EB0"/>
    <w:rsid w:val="00AF730A"/>
    <w:rsid w:val="00B016C8"/>
    <w:rsid w:val="00B022EE"/>
    <w:rsid w:val="00B036B2"/>
    <w:rsid w:val="00B04D30"/>
    <w:rsid w:val="00B06BD2"/>
    <w:rsid w:val="00B11F45"/>
    <w:rsid w:val="00B138FD"/>
    <w:rsid w:val="00B14450"/>
    <w:rsid w:val="00B1671E"/>
    <w:rsid w:val="00B16E56"/>
    <w:rsid w:val="00B1772F"/>
    <w:rsid w:val="00B177D6"/>
    <w:rsid w:val="00B21F00"/>
    <w:rsid w:val="00B223F1"/>
    <w:rsid w:val="00B24830"/>
    <w:rsid w:val="00B350AC"/>
    <w:rsid w:val="00B35FD9"/>
    <w:rsid w:val="00B36F20"/>
    <w:rsid w:val="00B37A07"/>
    <w:rsid w:val="00B400AB"/>
    <w:rsid w:val="00B40215"/>
    <w:rsid w:val="00B40835"/>
    <w:rsid w:val="00B40CB4"/>
    <w:rsid w:val="00B40EB8"/>
    <w:rsid w:val="00B41B15"/>
    <w:rsid w:val="00B41FE5"/>
    <w:rsid w:val="00B426A6"/>
    <w:rsid w:val="00B43692"/>
    <w:rsid w:val="00B43C13"/>
    <w:rsid w:val="00B46649"/>
    <w:rsid w:val="00B46ADB"/>
    <w:rsid w:val="00B4772C"/>
    <w:rsid w:val="00B5269A"/>
    <w:rsid w:val="00B5284C"/>
    <w:rsid w:val="00B52CC1"/>
    <w:rsid w:val="00B5469C"/>
    <w:rsid w:val="00B56155"/>
    <w:rsid w:val="00B5768C"/>
    <w:rsid w:val="00B62458"/>
    <w:rsid w:val="00B627EC"/>
    <w:rsid w:val="00B62E54"/>
    <w:rsid w:val="00B65CFC"/>
    <w:rsid w:val="00B65D1C"/>
    <w:rsid w:val="00B6667D"/>
    <w:rsid w:val="00B71D0A"/>
    <w:rsid w:val="00B748C7"/>
    <w:rsid w:val="00B7581D"/>
    <w:rsid w:val="00B76223"/>
    <w:rsid w:val="00B76E8A"/>
    <w:rsid w:val="00B776D1"/>
    <w:rsid w:val="00B802AF"/>
    <w:rsid w:val="00B81100"/>
    <w:rsid w:val="00B85D53"/>
    <w:rsid w:val="00B863F7"/>
    <w:rsid w:val="00B91232"/>
    <w:rsid w:val="00B91D15"/>
    <w:rsid w:val="00B97812"/>
    <w:rsid w:val="00BA0021"/>
    <w:rsid w:val="00BA03BF"/>
    <w:rsid w:val="00BA0C7C"/>
    <w:rsid w:val="00BA240C"/>
    <w:rsid w:val="00BA4280"/>
    <w:rsid w:val="00BA4557"/>
    <w:rsid w:val="00BA4594"/>
    <w:rsid w:val="00BA4D54"/>
    <w:rsid w:val="00BA59A9"/>
    <w:rsid w:val="00BA6CCA"/>
    <w:rsid w:val="00BA7779"/>
    <w:rsid w:val="00BB0DD9"/>
    <w:rsid w:val="00BB3914"/>
    <w:rsid w:val="00BB476D"/>
    <w:rsid w:val="00BB508F"/>
    <w:rsid w:val="00BC031C"/>
    <w:rsid w:val="00BC52CB"/>
    <w:rsid w:val="00BC6B7C"/>
    <w:rsid w:val="00BD1C2B"/>
    <w:rsid w:val="00BD1E66"/>
    <w:rsid w:val="00BD2736"/>
    <w:rsid w:val="00BD4C2A"/>
    <w:rsid w:val="00BD6AC9"/>
    <w:rsid w:val="00BD6CB2"/>
    <w:rsid w:val="00BD7E75"/>
    <w:rsid w:val="00BE04D8"/>
    <w:rsid w:val="00BE23B6"/>
    <w:rsid w:val="00BE3EA6"/>
    <w:rsid w:val="00BE519A"/>
    <w:rsid w:val="00BE675F"/>
    <w:rsid w:val="00BE78D3"/>
    <w:rsid w:val="00BF10BE"/>
    <w:rsid w:val="00BF6CB6"/>
    <w:rsid w:val="00BF72CF"/>
    <w:rsid w:val="00BF7E23"/>
    <w:rsid w:val="00C001B2"/>
    <w:rsid w:val="00C01028"/>
    <w:rsid w:val="00C03468"/>
    <w:rsid w:val="00C05733"/>
    <w:rsid w:val="00C05925"/>
    <w:rsid w:val="00C06DFB"/>
    <w:rsid w:val="00C12EDF"/>
    <w:rsid w:val="00C153AE"/>
    <w:rsid w:val="00C174E1"/>
    <w:rsid w:val="00C2264E"/>
    <w:rsid w:val="00C300D4"/>
    <w:rsid w:val="00C30314"/>
    <w:rsid w:val="00C30398"/>
    <w:rsid w:val="00C323A3"/>
    <w:rsid w:val="00C3294C"/>
    <w:rsid w:val="00C3341E"/>
    <w:rsid w:val="00C34E33"/>
    <w:rsid w:val="00C37290"/>
    <w:rsid w:val="00C4192F"/>
    <w:rsid w:val="00C430E2"/>
    <w:rsid w:val="00C473A8"/>
    <w:rsid w:val="00C47996"/>
    <w:rsid w:val="00C507CC"/>
    <w:rsid w:val="00C51932"/>
    <w:rsid w:val="00C545CB"/>
    <w:rsid w:val="00C54B8F"/>
    <w:rsid w:val="00C55680"/>
    <w:rsid w:val="00C556BB"/>
    <w:rsid w:val="00C60914"/>
    <w:rsid w:val="00C62F86"/>
    <w:rsid w:val="00C63673"/>
    <w:rsid w:val="00C63CD8"/>
    <w:rsid w:val="00C63E06"/>
    <w:rsid w:val="00C64E10"/>
    <w:rsid w:val="00C666B5"/>
    <w:rsid w:val="00C70CD7"/>
    <w:rsid w:val="00C70F8F"/>
    <w:rsid w:val="00C7214D"/>
    <w:rsid w:val="00C72733"/>
    <w:rsid w:val="00C737C7"/>
    <w:rsid w:val="00C76FDE"/>
    <w:rsid w:val="00C80451"/>
    <w:rsid w:val="00C839BE"/>
    <w:rsid w:val="00C83B23"/>
    <w:rsid w:val="00C85D9C"/>
    <w:rsid w:val="00C87865"/>
    <w:rsid w:val="00C90290"/>
    <w:rsid w:val="00C92F7F"/>
    <w:rsid w:val="00C93774"/>
    <w:rsid w:val="00C96967"/>
    <w:rsid w:val="00C97043"/>
    <w:rsid w:val="00CA1305"/>
    <w:rsid w:val="00CA45E3"/>
    <w:rsid w:val="00CA4748"/>
    <w:rsid w:val="00CA589A"/>
    <w:rsid w:val="00CA64AC"/>
    <w:rsid w:val="00CA72A2"/>
    <w:rsid w:val="00CB1B9C"/>
    <w:rsid w:val="00CB24FB"/>
    <w:rsid w:val="00CB4D28"/>
    <w:rsid w:val="00CB7667"/>
    <w:rsid w:val="00CC0EAC"/>
    <w:rsid w:val="00CC0FB7"/>
    <w:rsid w:val="00CC267B"/>
    <w:rsid w:val="00CC2EB6"/>
    <w:rsid w:val="00CC42C8"/>
    <w:rsid w:val="00CC4DEB"/>
    <w:rsid w:val="00CC65AB"/>
    <w:rsid w:val="00CC66A5"/>
    <w:rsid w:val="00CC6791"/>
    <w:rsid w:val="00CC7DFC"/>
    <w:rsid w:val="00CD5AD9"/>
    <w:rsid w:val="00CD7281"/>
    <w:rsid w:val="00CE2ECF"/>
    <w:rsid w:val="00CE30D3"/>
    <w:rsid w:val="00CE369F"/>
    <w:rsid w:val="00CE440F"/>
    <w:rsid w:val="00CE70BA"/>
    <w:rsid w:val="00CF3F68"/>
    <w:rsid w:val="00CF4014"/>
    <w:rsid w:val="00CF4195"/>
    <w:rsid w:val="00CF489A"/>
    <w:rsid w:val="00CF5996"/>
    <w:rsid w:val="00CF7253"/>
    <w:rsid w:val="00D0017F"/>
    <w:rsid w:val="00D002AB"/>
    <w:rsid w:val="00D04229"/>
    <w:rsid w:val="00D05EFA"/>
    <w:rsid w:val="00D109BD"/>
    <w:rsid w:val="00D127B6"/>
    <w:rsid w:val="00D14166"/>
    <w:rsid w:val="00D146A9"/>
    <w:rsid w:val="00D1767A"/>
    <w:rsid w:val="00D17CAF"/>
    <w:rsid w:val="00D20217"/>
    <w:rsid w:val="00D2101C"/>
    <w:rsid w:val="00D228FF"/>
    <w:rsid w:val="00D2322C"/>
    <w:rsid w:val="00D3125F"/>
    <w:rsid w:val="00D317CB"/>
    <w:rsid w:val="00D31F43"/>
    <w:rsid w:val="00D32163"/>
    <w:rsid w:val="00D32515"/>
    <w:rsid w:val="00D32FCC"/>
    <w:rsid w:val="00D33500"/>
    <w:rsid w:val="00D3485B"/>
    <w:rsid w:val="00D34C15"/>
    <w:rsid w:val="00D36B3A"/>
    <w:rsid w:val="00D36F86"/>
    <w:rsid w:val="00D409C7"/>
    <w:rsid w:val="00D413C4"/>
    <w:rsid w:val="00D427D5"/>
    <w:rsid w:val="00D42E95"/>
    <w:rsid w:val="00D43A46"/>
    <w:rsid w:val="00D44CBF"/>
    <w:rsid w:val="00D46B82"/>
    <w:rsid w:val="00D54219"/>
    <w:rsid w:val="00D54980"/>
    <w:rsid w:val="00D5498C"/>
    <w:rsid w:val="00D578ED"/>
    <w:rsid w:val="00D60855"/>
    <w:rsid w:val="00D61FAC"/>
    <w:rsid w:val="00D633E3"/>
    <w:rsid w:val="00D656D9"/>
    <w:rsid w:val="00D65722"/>
    <w:rsid w:val="00D67733"/>
    <w:rsid w:val="00D7395A"/>
    <w:rsid w:val="00D74C8D"/>
    <w:rsid w:val="00D756CC"/>
    <w:rsid w:val="00D7747D"/>
    <w:rsid w:val="00D8157F"/>
    <w:rsid w:val="00D815D7"/>
    <w:rsid w:val="00D820A9"/>
    <w:rsid w:val="00D90344"/>
    <w:rsid w:val="00D936D1"/>
    <w:rsid w:val="00D95629"/>
    <w:rsid w:val="00D9613C"/>
    <w:rsid w:val="00D9671B"/>
    <w:rsid w:val="00D972ED"/>
    <w:rsid w:val="00DA0189"/>
    <w:rsid w:val="00DA08E4"/>
    <w:rsid w:val="00DA0B85"/>
    <w:rsid w:val="00DA1372"/>
    <w:rsid w:val="00DA149E"/>
    <w:rsid w:val="00DA1FFD"/>
    <w:rsid w:val="00DA2CFC"/>
    <w:rsid w:val="00DA36DA"/>
    <w:rsid w:val="00DA3AA7"/>
    <w:rsid w:val="00DA4259"/>
    <w:rsid w:val="00DA4292"/>
    <w:rsid w:val="00DA4AF3"/>
    <w:rsid w:val="00DA7363"/>
    <w:rsid w:val="00DB0793"/>
    <w:rsid w:val="00DB0A6D"/>
    <w:rsid w:val="00DB0B11"/>
    <w:rsid w:val="00DB0BF1"/>
    <w:rsid w:val="00DB1351"/>
    <w:rsid w:val="00DB2128"/>
    <w:rsid w:val="00DB3369"/>
    <w:rsid w:val="00DB45AE"/>
    <w:rsid w:val="00DB493E"/>
    <w:rsid w:val="00DB7952"/>
    <w:rsid w:val="00DC0228"/>
    <w:rsid w:val="00DC2FE9"/>
    <w:rsid w:val="00DC3951"/>
    <w:rsid w:val="00DC51C9"/>
    <w:rsid w:val="00DC5AD4"/>
    <w:rsid w:val="00DC5CB7"/>
    <w:rsid w:val="00DC7AC3"/>
    <w:rsid w:val="00DD0A03"/>
    <w:rsid w:val="00DD329D"/>
    <w:rsid w:val="00DD33B4"/>
    <w:rsid w:val="00DD33C2"/>
    <w:rsid w:val="00DD3AC2"/>
    <w:rsid w:val="00DD786E"/>
    <w:rsid w:val="00DE4633"/>
    <w:rsid w:val="00DE4D21"/>
    <w:rsid w:val="00DE6D93"/>
    <w:rsid w:val="00DF1951"/>
    <w:rsid w:val="00DF5F3F"/>
    <w:rsid w:val="00DF6AA4"/>
    <w:rsid w:val="00DF76C8"/>
    <w:rsid w:val="00DF7A03"/>
    <w:rsid w:val="00E024EC"/>
    <w:rsid w:val="00E0255D"/>
    <w:rsid w:val="00E0444E"/>
    <w:rsid w:val="00E05696"/>
    <w:rsid w:val="00E06197"/>
    <w:rsid w:val="00E07374"/>
    <w:rsid w:val="00E108AE"/>
    <w:rsid w:val="00E12264"/>
    <w:rsid w:val="00E12885"/>
    <w:rsid w:val="00E12E3B"/>
    <w:rsid w:val="00E13817"/>
    <w:rsid w:val="00E14370"/>
    <w:rsid w:val="00E1604A"/>
    <w:rsid w:val="00E160E0"/>
    <w:rsid w:val="00E16CC7"/>
    <w:rsid w:val="00E20DEA"/>
    <w:rsid w:val="00E21469"/>
    <w:rsid w:val="00E23C43"/>
    <w:rsid w:val="00E2471E"/>
    <w:rsid w:val="00E252A4"/>
    <w:rsid w:val="00E27DAF"/>
    <w:rsid w:val="00E30F78"/>
    <w:rsid w:val="00E316C8"/>
    <w:rsid w:val="00E3263C"/>
    <w:rsid w:val="00E35BB4"/>
    <w:rsid w:val="00E36646"/>
    <w:rsid w:val="00E4069D"/>
    <w:rsid w:val="00E40B63"/>
    <w:rsid w:val="00E4204E"/>
    <w:rsid w:val="00E4410A"/>
    <w:rsid w:val="00E51531"/>
    <w:rsid w:val="00E51B1F"/>
    <w:rsid w:val="00E56D82"/>
    <w:rsid w:val="00E6014C"/>
    <w:rsid w:val="00E614AF"/>
    <w:rsid w:val="00E6293B"/>
    <w:rsid w:val="00E62A94"/>
    <w:rsid w:val="00E62CB3"/>
    <w:rsid w:val="00E633F5"/>
    <w:rsid w:val="00E6443C"/>
    <w:rsid w:val="00E645E3"/>
    <w:rsid w:val="00E647C1"/>
    <w:rsid w:val="00E6650A"/>
    <w:rsid w:val="00E671B3"/>
    <w:rsid w:val="00E726EB"/>
    <w:rsid w:val="00E733B8"/>
    <w:rsid w:val="00E74767"/>
    <w:rsid w:val="00E74A92"/>
    <w:rsid w:val="00E74AF4"/>
    <w:rsid w:val="00E7651D"/>
    <w:rsid w:val="00E76C68"/>
    <w:rsid w:val="00E77C01"/>
    <w:rsid w:val="00E8080D"/>
    <w:rsid w:val="00E811C7"/>
    <w:rsid w:val="00E82E0A"/>
    <w:rsid w:val="00E847A9"/>
    <w:rsid w:val="00E85CB0"/>
    <w:rsid w:val="00E90182"/>
    <w:rsid w:val="00E94A26"/>
    <w:rsid w:val="00E94C23"/>
    <w:rsid w:val="00E94D42"/>
    <w:rsid w:val="00E953A6"/>
    <w:rsid w:val="00E95937"/>
    <w:rsid w:val="00EA210F"/>
    <w:rsid w:val="00EA2D02"/>
    <w:rsid w:val="00EA6DAA"/>
    <w:rsid w:val="00EA7439"/>
    <w:rsid w:val="00EB0B94"/>
    <w:rsid w:val="00EB165F"/>
    <w:rsid w:val="00EB20F8"/>
    <w:rsid w:val="00EB44DD"/>
    <w:rsid w:val="00EB6191"/>
    <w:rsid w:val="00EB6473"/>
    <w:rsid w:val="00EB6C77"/>
    <w:rsid w:val="00EB6FB7"/>
    <w:rsid w:val="00EC2B51"/>
    <w:rsid w:val="00EC40D9"/>
    <w:rsid w:val="00EC7C30"/>
    <w:rsid w:val="00ED0F9E"/>
    <w:rsid w:val="00ED1819"/>
    <w:rsid w:val="00ED1FA5"/>
    <w:rsid w:val="00ED2789"/>
    <w:rsid w:val="00ED2F0C"/>
    <w:rsid w:val="00ED50C3"/>
    <w:rsid w:val="00ED5178"/>
    <w:rsid w:val="00ED5A0E"/>
    <w:rsid w:val="00ED61BE"/>
    <w:rsid w:val="00ED6C6B"/>
    <w:rsid w:val="00EE197B"/>
    <w:rsid w:val="00EE2900"/>
    <w:rsid w:val="00EE678E"/>
    <w:rsid w:val="00EE7697"/>
    <w:rsid w:val="00EF39A9"/>
    <w:rsid w:val="00EF460B"/>
    <w:rsid w:val="00EF58FB"/>
    <w:rsid w:val="00EF6580"/>
    <w:rsid w:val="00EF66C9"/>
    <w:rsid w:val="00EF6827"/>
    <w:rsid w:val="00F001F6"/>
    <w:rsid w:val="00F04F93"/>
    <w:rsid w:val="00F10C9A"/>
    <w:rsid w:val="00F11443"/>
    <w:rsid w:val="00F13577"/>
    <w:rsid w:val="00F15C73"/>
    <w:rsid w:val="00F20072"/>
    <w:rsid w:val="00F2061B"/>
    <w:rsid w:val="00F22420"/>
    <w:rsid w:val="00F239B0"/>
    <w:rsid w:val="00F23E0F"/>
    <w:rsid w:val="00F24E80"/>
    <w:rsid w:val="00F25203"/>
    <w:rsid w:val="00F27CA1"/>
    <w:rsid w:val="00F33938"/>
    <w:rsid w:val="00F36A49"/>
    <w:rsid w:val="00F375DD"/>
    <w:rsid w:val="00F37DAC"/>
    <w:rsid w:val="00F4159E"/>
    <w:rsid w:val="00F42D7E"/>
    <w:rsid w:val="00F46B4B"/>
    <w:rsid w:val="00F46D41"/>
    <w:rsid w:val="00F47F06"/>
    <w:rsid w:val="00F51C1E"/>
    <w:rsid w:val="00F52180"/>
    <w:rsid w:val="00F5327E"/>
    <w:rsid w:val="00F558B9"/>
    <w:rsid w:val="00F55B67"/>
    <w:rsid w:val="00F56793"/>
    <w:rsid w:val="00F56B45"/>
    <w:rsid w:val="00F5796A"/>
    <w:rsid w:val="00F6073A"/>
    <w:rsid w:val="00F62DED"/>
    <w:rsid w:val="00F633A0"/>
    <w:rsid w:val="00F64AAF"/>
    <w:rsid w:val="00F65C87"/>
    <w:rsid w:val="00F665CB"/>
    <w:rsid w:val="00F66A89"/>
    <w:rsid w:val="00F66BD0"/>
    <w:rsid w:val="00F673FD"/>
    <w:rsid w:val="00F6771E"/>
    <w:rsid w:val="00F71E6D"/>
    <w:rsid w:val="00F736F3"/>
    <w:rsid w:val="00F73B64"/>
    <w:rsid w:val="00F75030"/>
    <w:rsid w:val="00F75940"/>
    <w:rsid w:val="00F77B76"/>
    <w:rsid w:val="00F81402"/>
    <w:rsid w:val="00F816C6"/>
    <w:rsid w:val="00F82AA9"/>
    <w:rsid w:val="00F840A4"/>
    <w:rsid w:val="00F842C9"/>
    <w:rsid w:val="00F85BEA"/>
    <w:rsid w:val="00F918F7"/>
    <w:rsid w:val="00F93075"/>
    <w:rsid w:val="00F93C14"/>
    <w:rsid w:val="00FA024E"/>
    <w:rsid w:val="00FA2583"/>
    <w:rsid w:val="00FA5E4C"/>
    <w:rsid w:val="00FA7709"/>
    <w:rsid w:val="00FB0668"/>
    <w:rsid w:val="00FB1337"/>
    <w:rsid w:val="00FB3885"/>
    <w:rsid w:val="00FB3B0F"/>
    <w:rsid w:val="00FB4977"/>
    <w:rsid w:val="00FB4E9A"/>
    <w:rsid w:val="00FB59AB"/>
    <w:rsid w:val="00FB5B8F"/>
    <w:rsid w:val="00FC071E"/>
    <w:rsid w:val="00FC0F79"/>
    <w:rsid w:val="00FC1199"/>
    <w:rsid w:val="00FC1218"/>
    <w:rsid w:val="00FC2724"/>
    <w:rsid w:val="00FC27D1"/>
    <w:rsid w:val="00FC2CFC"/>
    <w:rsid w:val="00FC6075"/>
    <w:rsid w:val="00FD1B55"/>
    <w:rsid w:val="00FD1FE1"/>
    <w:rsid w:val="00FD4447"/>
    <w:rsid w:val="00FD4AC0"/>
    <w:rsid w:val="00FD4D90"/>
    <w:rsid w:val="00FD5161"/>
    <w:rsid w:val="00FD57C8"/>
    <w:rsid w:val="00FD61A4"/>
    <w:rsid w:val="00FD64FB"/>
    <w:rsid w:val="00FE13D1"/>
    <w:rsid w:val="00FE164E"/>
    <w:rsid w:val="00FE1D10"/>
    <w:rsid w:val="00FE4AF1"/>
    <w:rsid w:val="00FE4F04"/>
    <w:rsid w:val="00FE6B17"/>
    <w:rsid w:val="00FE7124"/>
    <w:rsid w:val="00FE7A77"/>
    <w:rsid w:val="00FE7FA7"/>
    <w:rsid w:val="00FF0F38"/>
    <w:rsid w:val="00FF19E2"/>
    <w:rsid w:val="00FF5110"/>
    <w:rsid w:val="00FF6CEF"/>
    <w:rsid w:val="00FF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416BC6B"/>
  <w15:chartTrackingRefBased/>
  <w15:docId w15:val="{4E59802F-6858-4730-902C-C5AF89C2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6A6D3A"/>
    <w:pPr>
      <w:spacing w:before="120"/>
      <w:jc w:val="both"/>
    </w:pPr>
    <w:rPr>
      <w:sz w:val="24"/>
    </w:rPr>
  </w:style>
  <w:style w:type="paragraph" w:styleId="Nadpis1">
    <w:name w:val="heading 1"/>
    <w:next w:val="Normln"/>
    <w:qFormat/>
    <w:rsid w:val="002106FE"/>
    <w:pPr>
      <w:keepNext/>
      <w:pageBreakBefore/>
      <w:numPr>
        <w:numId w:val="2"/>
      </w:numPr>
      <w:tabs>
        <w:tab w:val="left" w:pos="851"/>
      </w:tabs>
      <w:spacing w:after="120" w:line="380" w:lineRule="atLeast"/>
      <w:outlineLvl w:val="0"/>
    </w:pPr>
    <w:rPr>
      <w:b/>
      <w:caps/>
      <w:noProof/>
      <w:kern w:val="28"/>
      <w:sz w:val="32"/>
    </w:rPr>
  </w:style>
  <w:style w:type="paragraph" w:styleId="Nadpis2">
    <w:name w:val="heading 2"/>
    <w:next w:val="Normln"/>
    <w:qFormat/>
    <w:rsid w:val="00FB4E9A"/>
    <w:pPr>
      <w:keepNext/>
      <w:numPr>
        <w:ilvl w:val="1"/>
        <w:numId w:val="2"/>
      </w:numPr>
      <w:tabs>
        <w:tab w:val="left" w:pos="851"/>
      </w:tabs>
      <w:spacing w:before="240" w:after="120" w:line="320" w:lineRule="atLeast"/>
      <w:outlineLvl w:val="1"/>
    </w:pPr>
    <w:rPr>
      <w:b/>
      <w:caps/>
      <w:noProof/>
      <w:sz w:val="28"/>
    </w:rPr>
  </w:style>
  <w:style w:type="paragraph" w:styleId="Nadpis3">
    <w:name w:val="heading 3"/>
    <w:next w:val="Normln"/>
    <w:qFormat/>
    <w:rsid w:val="003C7218"/>
    <w:pPr>
      <w:keepNext/>
      <w:numPr>
        <w:ilvl w:val="2"/>
        <w:numId w:val="2"/>
      </w:numPr>
      <w:tabs>
        <w:tab w:val="left" w:pos="1134"/>
      </w:tabs>
      <w:spacing w:before="240" w:after="120" w:line="320" w:lineRule="atLeast"/>
      <w:outlineLvl w:val="2"/>
    </w:pPr>
    <w:rPr>
      <w:b/>
      <w:noProof/>
      <w:sz w:val="28"/>
    </w:rPr>
  </w:style>
  <w:style w:type="paragraph" w:styleId="Nadpis4">
    <w:name w:val="heading 4"/>
    <w:next w:val="Normln"/>
    <w:qFormat/>
    <w:rsid w:val="003C7218"/>
    <w:pPr>
      <w:keepNext/>
      <w:spacing w:before="240" w:after="120" w:line="320" w:lineRule="atLeast"/>
      <w:ind w:left="284"/>
      <w:outlineLvl w:val="3"/>
    </w:pPr>
    <w:rPr>
      <w:b/>
      <w:i/>
      <w:noProof/>
      <w:sz w:val="28"/>
    </w:rPr>
  </w:style>
  <w:style w:type="paragraph" w:styleId="Nadpis5">
    <w:name w:val="heading 5"/>
    <w:basedOn w:val="Normln"/>
    <w:next w:val="Norml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Obsah1">
    <w:name w:val="toc 1"/>
    <w:basedOn w:val="Normln"/>
    <w:next w:val="Normln"/>
    <w:uiPriority w:val="39"/>
    <w:rsid w:val="003A2065"/>
    <w:pPr>
      <w:spacing w:after="120"/>
      <w:jc w:val="left"/>
    </w:pPr>
    <w:rPr>
      <w:rFonts w:ascii="Calibri" w:hAnsi="Calibri" w:cs="Calibri"/>
      <w:b/>
      <w:bCs/>
      <w:caps/>
      <w:sz w:val="20"/>
    </w:rPr>
  </w:style>
  <w:style w:type="paragraph" w:customStyle="1" w:styleId="odrky">
    <w:name w:val="odrážky"/>
    <w:basedOn w:val="Normln"/>
    <w:pPr>
      <w:numPr>
        <w:numId w:val="1"/>
      </w:numPr>
      <w:tabs>
        <w:tab w:val="clear" w:pos="644"/>
      </w:tabs>
    </w:pPr>
  </w:style>
  <w:style w:type="paragraph" w:styleId="Obsah2">
    <w:name w:val="toc 2"/>
    <w:basedOn w:val="Normln"/>
    <w:next w:val="Normln"/>
    <w:uiPriority w:val="39"/>
    <w:rsid w:val="003A2065"/>
    <w:pPr>
      <w:spacing w:before="0"/>
      <w:ind w:left="240"/>
      <w:jc w:val="left"/>
    </w:pPr>
    <w:rPr>
      <w:rFonts w:ascii="Calibri" w:hAnsi="Calibri" w:cs="Calibri"/>
      <w:smallCaps/>
      <w:sz w:val="20"/>
    </w:rPr>
  </w:style>
  <w:style w:type="paragraph" w:styleId="Obsah3">
    <w:name w:val="toc 3"/>
    <w:basedOn w:val="Normln"/>
    <w:next w:val="Normln"/>
    <w:uiPriority w:val="39"/>
    <w:pPr>
      <w:spacing w:before="0"/>
      <w:ind w:left="480"/>
      <w:jc w:val="left"/>
    </w:pPr>
    <w:rPr>
      <w:rFonts w:ascii="Calibri" w:hAnsi="Calibri" w:cs="Calibri"/>
      <w:i/>
      <w:iCs/>
      <w:sz w:val="20"/>
    </w:rPr>
  </w:style>
  <w:style w:type="paragraph" w:styleId="Obsah4">
    <w:name w:val="toc 4"/>
    <w:basedOn w:val="Normln"/>
    <w:next w:val="Normln"/>
    <w:autoRedefine/>
    <w:semiHidden/>
    <w:pPr>
      <w:spacing w:before="0"/>
      <w:ind w:left="720"/>
      <w:jc w:val="left"/>
    </w:pPr>
    <w:rPr>
      <w:rFonts w:ascii="Calibri" w:hAnsi="Calibri" w:cs="Calibri"/>
      <w:sz w:val="18"/>
      <w:szCs w:val="18"/>
    </w:rPr>
  </w:style>
  <w:style w:type="paragraph" w:styleId="Obsah5">
    <w:name w:val="toc 5"/>
    <w:basedOn w:val="Normln"/>
    <w:next w:val="Normln"/>
    <w:autoRedefine/>
    <w:semiHidden/>
    <w:pPr>
      <w:spacing w:before="0"/>
      <w:ind w:left="960"/>
      <w:jc w:val="left"/>
    </w:pPr>
    <w:rPr>
      <w:rFonts w:ascii="Calibri" w:hAnsi="Calibri" w:cs="Calibri"/>
      <w:sz w:val="18"/>
      <w:szCs w:val="18"/>
    </w:rPr>
  </w:style>
  <w:style w:type="paragraph" w:styleId="Obsah6">
    <w:name w:val="toc 6"/>
    <w:basedOn w:val="Normln"/>
    <w:next w:val="Normln"/>
    <w:autoRedefine/>
    <w:semiHidden/>
    <w:pPr>
      <w:spacing w:before="0"/>
      <w:ind w:left="1200"/>
      <w:jc w:val="left"/>
    </w:pPr>
    <w:rPr>
      <w:rFonts w:ascii="Calibri" w:hAnsi="Calibri" w:cs="Calibri"/>
      <w:sz w:val="18"/>
      <w:szCs w:val="18"/>
    </w:rPr>
  </w:style>
  <w:style w:type="paragraph" w:styleId="Obsah7">
    <w:name w:val="toc 7"/>
    <w:basedOn w:val="Normln"/>
    <w:next w:val="Normln"/>
    <w:autoRedefine/>
    <w:semiHidden/>
    <w:pPr>
      <w:spacing w:before="0"/>
      <w:ind w:left="1440"/>
      <w:jc w:val="left"/>
    </w:pPr>
    <w:rPr>
      <w:rFonts w:ascii="Calibri" w:hAnsi="Calibri" w:cs="Calibri"/>
      <w:sz w:val="18"/>
      <w:szCs w:val="18"/>
    </w:rPr>
  </w:style>
  <w:style w:type="paragraph" w:styleId="Obsah8">
    <w:name w:val="toc 8"/>
    <w:basedOn w:val="Normln"/>
    <w:next w:val="Normln"/>
    <w:autoRedefine/>
    <w:semiHidden/>
    <w:pPr>
      <w:spacing w:before="0"/>
      <w:ind w:left="1680"/>
      <w:jc w:val="left"/>
    </w:pPr>
    <w:rPr>
      <w:rFonts w:ascii="Calibri" w:hAnsi="Calibri" w:cs="Calibri"/>
      <w:sz w:val="18"/>
      <w:szCs w:val="18"/>
    </w:rPr>
  </w:style>
  <w:style w:type="paragraph" w:styleId="Obsah9">
    <w:name w:val="toc 9"/>
    <w:basedOn w:val="Normln"/>
    <w:next w:val="Normln"/>
    <w:autoRedefine/>
    <w:semiHidden/>
    <w:pPr>
      <w:spacing w:before="0"/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Literatura">
    <w:name w:val="Literatura"/>
    <w:basedOn w:val="Normln"/>
    <w:rsid w:val="00FB4E9A"/>
    <w:pPr>
      <w:numPr>
        <w:numId w:val="3"/>
      </w:numPr>
    </w:pPr>
  </w:style>
  <w:style w:type="character" w:styleId="Zvraznn">
    <w:name w:val="Zvýraznění"/>
    <w:uiPriority w:val="20"/>
    <w:qFormat/>
    <w:rsid w:val="003C7218"/>
    <w:rPr>
      <w:i/>
      <w:iCs/>
    </w:rPr>
  </w:style>
  <w:style w:type="paragraph" w:styleId="Titulek">
    <w:name w:val="caption"/>
    <w:aliases w:val="Titulek tabulky"/>
    <w:basedOn w:val="Normln"/>
    <w:next w:val="Normln"/>
    <w:qFormat/>
    <w:rsid w:val="0088035B"/>
    <w:pPr>
      <w:spacing w:before="240"/>
    </w:pPr>
    <w:rPr>
      <w:b/>
      <w:bCs/>
      <w:sz w:val="20"/>
    </w:rPr>
  </w:style>
  <w:style w:type="table" w:styleId="Mkatabulky">
    <w:name w:val="Table Grid"/>
    <w:basedOn w:val="Normlntabulka"/>
    <w:rsid w:val="003C7218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ekobrzku">
    <w:name w:val="Titulek obrázku"/>
    <w:basedOn w:val="Titulek"/>
    <w:next w:val="Normln"/>
    <w:rsid w:val="0088035B"/>
    <w:pPr>
      <w:spacing w:before="120" w:after="240"/>
      <w:jc w:val="center"/>
    </w:pPr>
  </w:style>
  <w:style w:type="paragraph" w:customStyle="1" w:styleId="Neslovannadpis">
    <w:name w:val="Nečíslovaný nadpis"/>
    <w:basedOn w:val="Nadpis1"/>
    <w:next w:val="Normln"/>
    <w:rsid w:val="0088035B"/>
    <w:pPr>
      <w:numPr>
        <w:numId w:val="0"/>
      </w:numPr>
    </w:pPr>
  </w:style>
  <w:style w:type="paragraph" w:styleId="Seznamobrzk">
    <w:name w:val="table of figures"/>
    <w:basedOn w:val="Normln"/>
    <w:next w:val="Normln"/>
    <w:uiPriority w:val="99"/>
    <w:rsid w:val="0088035B"/>
  </w:style>
  <w:style w:type="character" w:styleId="Hypertextovodkaz">
    <w:name w:val="Hyperlink"/>
    <w:uiPriority w:val="99"/>
    <w:rsid w:val="0088035B"/>
    <w:rPr>
      <w:color w:val="0000FF"/>
      <w:u w:val="single"/>
    </w:rPr>
  </w:style>
  <w:style w:type="paragraph" w:customStyle="1" w:styleId="Nadpismimoobsah">
    <w:name w:val="Nadpis mimo obsah"/>
    <w:basedOn w:val="Neslovannadpis"/>
    <w:next w:val="Normln"/>
    <w:rsid w:val="00BA7779"/>
  </w:style>
  <w:style w:type="paragraph" w:customStyle="1" w:styleId="Default">
    <w:name w:val="Default"/>
    <w:rsid w:val="00BA77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hlav">
    <w:name w:val="header"/>
    <w:basedOn w:val="Normln"/>
    <w:link w:val="ZhlavChar"/>
    <w:rsid w:val="00BA777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BA777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  <w:rsid w:val="00F82AA9"/>
  </w:style>
  <w:style w:type="character" w:customStyle="1" w:styleId="hps">
    <w:name w:val="hps"/>
    <w:basedOn w:val="Standardnpsmoodstavce"/>
    <w:rsid w:val="002840F6"/>
  </w:style>
  <w:style w:type="character" w:customStyle="1" w:styleId="ZpatChar">
    <w:name w:val="Zápatí Char"/>
    <w:link w:val="Zpat"/>
    <w:uiPriority w:val="99"/>
    <w:rsid w:val="006E3AAE"/>
    <w:rPr>
      <w:sz w:val="24"/>
    </w:rPr>
  </w:style>
  <w:style w:type="paragraph" w:customStyle="1" w:styleId="ca">
    <w:name w:val="ca"/>
    <w:basedOn w:val="Normln"/>
    <w:rsid w:val="002115A4"/>
    <w:pPr>
      <w:spacing w:after="320"/>
      <w:ind w:right="60"/>
      <w:jc w:val="left"/>
    </w:pPr>
    <w:rPr>
      <w:b/>
      <w:bCs/>
      <w:szCs w:val="24"/>
    </w:rPr>
  </w:style>
  <w:style w:type="paragraph" w:customStyle="1" w:styleId="JStextliteratury">
    <w:name w:val="JS_text literatury"/>
    <w:basedOn w:val="Normln"/>
    <w:rsid w:val="002B08AE"/>
    <w:pPr>
      <w:numPr>
        <w:numId w:val="4"/>
      </w:numPr>
      <w:spacing w:before="60" w:after="60"/>
    </w:pPr>
    <w:rPr>
      <w:sz w:val="20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B23A4"/>
    <w:pPr>
      <w:keepLines/>
      <w:pageBreakBefore w:val="0"/>
      <w:numPr>
        <w:numId w:val="0"/>
      </w:numPr>
      <w:tabs>
        <w:tab w:val="clear" w:pos="851"/>
      </w:tabs>
      <w:spacing w:before="480" w:after="0" w:line="276" w:lineRule="auto"/>
      <w:outlineLvl w:val="9"/>
    </w:pPr>
    <w:rPr>
      <w:rFonts w:ascii="Cambria" w:hAnsi="Cambria"/>
      <w:bCs/>
      <w:caps w:val="0"/>
      <w:noProof w:val="0"/>
      <w:color w:val="365F91"/>
      <w:kern w:val="0"/>
      <w:sz w:val="28"/>
      <w:szCs w:val="28"/>
      <w:lang w:eastAsia="en-US"/>
    </w:rPr>
  </w:style>
  <w:style w:type="paragraph" w:customStyle="1" w:styleId="JStext">
    <w:name w:val="JS_text"/>
    <w:basedOn w:val="Normln"/>
    <w:rsid w:val="00244ACA"/>
    <w:pPr>
      <w:spacing w:before="60" w:after="60"/>
      <w:ind w:firstLine="357"/>
    </w:pPr>
    <w:rPr>
      <w:sz w:val="20"/>
      <w:szCs w:val="24"/>
    </w:rPr>
  </w:style>
  <w:style w:type="paragraph" w:customStyle="1" w:styleId="JSKapitola1">
    <w:name w:val="JS_Kapitola 1"/>
    <w:basedOn w:val="Nadpis1"/>
    <w:rsid w:val="00244ACA"/>
    <w:pPr>
      <w:pageBreakBefore w:val="0"/>
      <w:numPr>
        <w:numId w:val="5"/>
      </w:numPr>
      <w:tabs>
        <w:tab w:val="clear" w:pos="851"/>
      </w:tabs>
      <w:spacing w:before="300" w:after="60" w:line="240" w:lineRule="auto"/>
    </w:pPr>
    <w:rPr>
      <w:rFonts w:cs="Arial"/>
      <w:bCs/>
      <w:caps w:val="0"/>
      <w:smallCaps/>
      <w:noProof w:val="0"/>
      <w:kern w:val="32"/>
      <w:sz w:val="24"/>
    </w:rPr>
  </w:style>
  <w:style w:type="paragraph" w:customStyle="1" w:styleId="JSKapitola2">
    <w:name w:val="JS_Kapitola 2"/>
    <w:basedOn w:val="JSKapitola1"/>
    <w:next w:val="JStext"/>
    <w:rsid w:val="00244ACA"/>
    <w:pPr>
      <w:numPr>
        <w:ilvl w:val="1"/>
      </w:numPr>
      <w:spacing w:before="240"/>
    </w:pPr>
    <w:rPr>
      <w:smallCaps w:val="0"/>
    </w:rPr>
  </w:style>
  <w:style w:type="paragraph" w:customStyle="1" w:styleId="JSKapitola3">
    <w:name w:val="JS_Kapitola 3"/>
    <w:basedOn w:val="JSKapitola2"/>
    <w:next w:val="JStext"/>
    <w:rsid w:val="00244ACA"/>
    <w:pPr>
      <w:numPr>
        <w:ilvl w:val="2"/>
      </w:numPr>
    </w:pPr>
    <w:rPr>
      <w:sz w:val="22"/>
      <w:szCs w:val="18"/>
    </w:rPr>
  </w:style>
  <w:style w:type="paragraph" w:customStyle="1" w:styleId="JSPopisek">
    <w:name w:val="JS_Popisek"/>
    <w:basedOn w:val="JStext"/>
    <w:next w:val="JStext"/>
    <w:rsid w:val="002C05D6"/>
    <w:pPr>
      <w:ind w:firstLine="0"/>
      <w:jc w:val="center"/>
    </w:pPr>
    <w:rPr>
      <w:i/>
    </w:rPr>
  </w:style>
  <w:style w:type="paragraph" w:customStyle="1" w:styleId="JSNadpis4">
    <w:name w:val="JS_Nadpis 4"/>
    <w:basedOn w:val="Normln"/>
    <w:next w:val="JStext"/>
    <w:rsid w:val="00A05CF2"/>
    <w:pPr>
      <w:spacing w:after="60"/>
      <w:jc w:val="left"/>
    </w:pPr>
    <w:rPr>
      <w:b/>
      <w:sz w:val="20"/>
      <w:szCs w:val="24"/>
    </w:rPr>
  </w:style>
  <w:style w:type="character" w:styleId="Siln">
    <w:name w:val="Strong"/>
    <w:uiPriority w:val="22"/>
    <w:qFormat/>
    <w:rsid w:val="007F547F"/>
    <w:rPr>
      <w:b/>
      <w:bCs/>
    </w:rPr>
  </w:style>
  <w:style w:type="character" w:customStyle="1" w:styleId="pubsubtitle1">
    <w:name w:val="pubsubtitle1"/>
    <w:rsid w:val="00FD5161"/>
    <w:rPr>
      <w:b w:val="0"/>
      <w:bCs w:val="0"/>
      <w:sz w:val="24"/>
      <w:szCs w:val="24"/>
    </w:rPr>
  </w:style>
  <w:style w:type="paragraph" w:customStyle="1" w:styleId="Styl1">
    <w:name w:val="Styl1"/>
    <w:basedOn w:val="Normln"/>
    <w:rsid w:val="00A76186"/>
    <w:pPr>
      <w:tabs>
        <w:tab w:val="left" w:pos="1985"/>
        <w:tab w:val="left" w:pos="7371"/>
      </w:tabs>
      <w:spacing w:before="0"/>
    </w:pPr>
  </w:style>
  <w:style w:type="paragraph" w:customStyle="1" w:styleId="Projekt">
    <w:name w:val="Projekt"/>
    <w:basedOn w:val="Nadpis1"/>
    <w:rsid w:val="0016264D"/>
    <w:pPr>
      <w:pageBreakBefore w:val="0"/>
      <w:numPr>
        <w:numId w:val="0"/>
      </w:numPr>
      <w:tabs>
        <w:tab w:val="clear" w:pos="851"/>
        <w:tab w:val="center" w:pos="567"/>
      </w:tabs>
      <w:spacing w:before="240" w:after="60" w:line="240" w:lineRule="auto"/>
      <w:ind w:left="708" w:hanging="708"/>
      <w:jc w:val="both"/>
      <w:outlineLvl w:val="9"/>
    </w:pPr>
    <w:rPr>
      <w:rFonts w:ascii="Arial Narrow" w:hAnsi="Arial Narrow"/>
      <w:i/>
      <w:caps w:val="0"/>
      <w:noProof w:val="0"/>
      <w:sz w:val="48"/>
    </w:rPr>
  </w:style>
  <w:style w:type="paragraph" w:styleId="Zkladntext2">
    <w:name w:val="Body Text 2"/>
    <w:basedOn w:val="Normln"/>
    <w:link w:val="Zkladntext2Char"/>
    <w:rsid w:val="0016264D"/>
    <w:pPr>
      <w:spacing w:before="0"/>
    </w:pPr>
    <w:rPr>
      <w:sz w:val="26"/>
      <w:lang w:val="x-none" w:eastAsia="x-none"/>
    </w:rPr>
  </w:style>
  <w:style w:type="character" w:customStyle="1" w:styleId="Zkladntext2Char">
    <w:name w:val="Základní text 2 Char"/>
    <w:link w:val="Zkladntext2"/>
    <w:rsid w:val="0016264D"/>
    <w:rPr>
      <w:sz w:val="26"/>
    </w:rPr>
  </w:style>
  <w:style w:type="paragraph" w:customStyle="1" w:styleId="alca1">
    <w:name w:val="alca1"/>
    <w:basedOn w:val="Normln"/>
    <w:rsid w:val="0080652F"/>
    <w:pPr>
      <w:spacing w:before="0"/>
      <w:jc w:val="left"/>
    </w:pPr>
    <w:rPr>
      <w:sz w:val="26"/>
    </w:rPr>
  </w:style>
  <w:style w:type="paragraph" w:customStyle="1" w:styleId="BodyText2">
    <w:name w:val="Body Text 2"/>
    <w:basedOn w:val="Normln"/>
    <w:rsid w:val="00463A67"/>
    <w:pPr>
      <w:overflowPunct w:val="0"/>
      <w:autoSpaceDE w:val="0"/>
      <w:autoSpaceDN w:val="0"/>
      <w:adjustRightInd w:val="0"/>
      <w:spacing w:before="0"/>
      <w:textAlignment w:val="baseline"/>
    </w:pPr>
    <w:rPr>
      <w:rFonts w:ascii="Arial Narrow" w:hAnsi="Arial Narrow"/>
    </w:rPr>
  </w:style>
  <w:style w:type="paragraph" w:customStyle="1" w:styleId="BodyText">
    <w:name w:val="Body Text"/>
    <w:basedOn w:val="Normln"/>
    <w:rsid w:val="00E647C1"/>
    <w:pPr>
      <w:spacing w:before="0" w:line="360" w:lineRule="atLeast"/>
    </w:pPr>
    <w:rPr>
      <w:rFonts w:ascii="Arial" w:hAnsi="Arial"/>
      <w:sz w:val="20"/>
    </w:rPr>
  </w:style>
  <w:style w:type="paragraph" w:styleId="Zkladntext">
    <w:name w:val="Body Text"/>
    <w:basedOn w:val="Normln"/>
    <w:link w:val="ZkladntextChar"/>
    <w:rsid w:val="00A44FE9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rsid w:val="00A44FE9"/>
    <w:rPr>
      <w:sz w:val="24"/>
    </w:rPr>
  </w:style>
  <w:style w:type="paragraph" w:styleId="Zkladntextodsazen2">
    <w:name w:val="Body Text Indent 2"/>
    <w:basedOn w:val="Normln"/>
    <w:link w:val="Zkladntextodsazen2Char"/>
    <w:rsid w:val="00A44FE9"/>
    <w:pPr>
      <w:spacing w:after="120" w:line="480" w:lineRule="auto"/>
      <w:ind w:left="283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A44FE9"/>
    <w:rPr>
      <w:sz w:val="24"/>
    </w:rPr>
  </w:style>
  <w:style w:type="paragraph" w:customStyle="1" w:styleId="N10-Specodrka1">
    <w:name w:val="N10-Spec_odrážka1"/>
    <w:basedOn w:val="Normln"/>
    <w:rsid w:val="00B350AC"/>
    <w:pPr>
      <w:numPr>
        <w:numId w:val="6"/>
      </w:numPr>
      <w:spacing w:before="60"/>
    </w:pPr>
    <w:rPr>
      <w:rFonts w:ascii="Arial Narrow" w:hAnsi="Arial Narrow"/>
      <w:sz w:val="20"/>
      <w:szCs w:val="24"/>
    </w:rPr>
  </w:style>
  <w:style w:type="paragraph" w:styleId="Zkladntext3">
    <w:name w:val="Body Text 3"/>
    <w:basedOn w:val="Normln"/>
    <w:link w:val="Zkladntext3Char"/>
    <w:rsid w:val="00B350AC"/>
    <w:pPr>
      <w:spacing w:after="120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B350AC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77C01"/>
    <w:pPr>
      <w:spacing w:before="0"/>
      <w:ind w:left="720"/>
      <w:jc w:val="left"/>
    </w:pPr>
    <w:rPr>
      <w:rFonts w:ascii="Calibri" w:eastAsia="Calibri" w:hAnsi="Calibri"/>
      <w:sz w:val="22"/>
      <w:szCs w:val="22"/>
    </w:rPr>
  </w:style>
  <w:style w:type="paragraph" w:customStyle="1" w:styleId="BodyText21">
    <w:name w:val="Body Text 21"/>
    <w:basedOn w:val="Normln"/>
    <w:rsid w:val="009D0DAF"/>
    <w:pPr>
      <w:overflowPunct w:val="0"/>
      <w:autoSpaceDE w:val="0"/>
      <w:autoSpaceDN w:val="0"/>
      <w:adjustRightInd w:val="0"/>
      <w:spacing w:before="0"/>
      <w:textAlignment w:val="baseline"/>
    </w:pPr>
    <w:rPr>
      <w:rFonts w:ascii="Arial Narrow" w:hAnsi="Arial Narrow"/>
    </w:rPr>
  </w:style>
  <w:style w:type="character" w:customStyle="1" w:styleId="ZhlavChar">
    <w:name w:val="Záhlaví Char"/>
    <w:link w:val="Zhlav"/>
    <w:rsid w:val="007211E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810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0916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13939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4" w:color="CCCCCC"/>
                    <w:bottom w:val="single" w:sz="6" w:space="4" w:color="CCCCCC"/>
                    <w:right w:val="single" w:sz="6" w:space="4" w:color="CCCCCC"/>
                  </w:divBdr>
                  <w:divsChild>
                    <w:div w:id="182033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9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63124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8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859">
          <w:marLeft w:val="0"/>
          <w:marRight w:val="0"/>
          <w:marTop w:val="0"/>
          <w:marBottom w:val="0"/>
          <w:divBdr>
            <w:top w:val="single" w:sz="4" w:space="0" w:color="D3D3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6383">
              <w:marLeft w:val="269"/>
              <w:marRight w:val="215"/>
              <w:marTop w:val="215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10133">
          <w:marLeft w:val="0"/>
          <w:marRight w:val="0"/>
          <w:marTop w:val="0"/>
          <w:marBottom w:val="0"/>
          <w:divBdr>
            <w:top w:val="single" w:sz="4" w:space="0" w:color="D3D3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80141">
              <w:marLeft w:val="269"/>
              <w:marRight w:val="215"/>
              <w:marTop w:val="215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822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5896">
          <w:marLeft w:val="0"/>
          <w:marRight w:val="0"/>
          <w:marTop w:val="0"/>
          <w:marBottom w:val="0"/>
          <w:divBdr>
            <w:top w:val="single" w:sz="4" w:space="0" w:color="D3D3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40469">
              <w:marLeft w:val="228"/>
              <w:marRight w:val="182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9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486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977">
                      <w:marLeft w:val="0"/>
                      <w:marRight w:val="6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0404">
          <w:marLeft w:val="0"/>
          <w:marRight w:val="0"/>
          <w:marTop w:val="0"/>
          <w:marBottom w:val="0"/>
          <w:divBdr>
            <w:top w:val="single" w:sz="4" w:space="0" w:color="D3D3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48861">
              <w:marLeft w:val="269"/>
              <w:marRight w:val="215"/>
              <w:marTop w:val="215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CERA~1.UVH\LOCALS~1\Temp\PhD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47F6F-083F-4322-8A5B-E37DEF83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PhD</Template>
  <TotalTime>0</TotalTime>
  <Pages>1</Pages>
  <Words>68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Tomáš Kučera</dc:creator>
  <cp:keywords/>
  <cp:lastModifiedBy>Honza Došek</cp:lastModifiedBy>
  <cp:revision>2</cp:revision>
  <cp:lastPrinted>2020-07-15T15:39:00Z</cp:lastPrinted>
  <dcterms:created xsi:type="dcterms:W3CDTF">2020-07-15T15:40:00Z</dcterms:created>
  <dcterms:modified xsi:type="dcterms:W3CDTF">2020-07-15T15:40:00Z</dcterms:modified>
</cp:coreProperties>
</file>